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9A5FB" w14:textId="12F7C70D" w:rsidR="00D077E9" w:rsidRDefault="00D077E9" w:rsidP="00D70D02">
      <w:pPr>
        <w:rPr>
          <w:noProof/>
        </w:rPr>
      </w:pPr>
      <w:r>
        <w:rPr>
          <w:noProof/>
          <w:lang w:bidi="es-ES"/>
        </w:rPr>
        <w:drawing>
          <wp:anchor distT="0" distB="0" distL="114300" distR="114300" simplePos="0" relativeHeight="251658240" behindDoc="1" locked="0" layoutInCell="1" allowOverlap="1" wp14:anchorId="0C370724" wp14:editId="1FF10909">
            <wp:simplePos x="0" y="0"/>
            <wp:positionH relativeFrom="column">
              <wp:posOffset>-594360</wp:posOffset>
            </wp:positionH>
            <wp:positionV relativeFrom="page">
              <wp:posOffset>544</wp:posOffset>
            </wp:positionV>
            <wp:extent cx="7532370" cy="10650469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2370" cy="106504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80" w:rightFromText="180" w:vertAnchor="text" w:horzAnchor="margin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</w:tblGrid>
      <w:tr w:rsidR="00D077E9" w14:paraId="455BF7EF" w14:textId="77777777" w:rsidTr="00AB02A7">
        <w:trPr>
          <w:trHeight w:val="189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EF155F8" w14:textId="3C346960" w:rsidR="00D077E9" w:rsidRDefault="00D077E9" w:rsidP="00AB02A7">
            <w:pPr>
              <w:rPr>
                <w:noProof/>
              </w:rPr>
            </w:pPr>
          </w:p>
          <w:p w14:paraId="2B7BBF05" w14:textId="14BD2496" w:rsidR="00D077E9" w:rsidRDefault="00D077E9" w:rsidP="00AB02A7">
            <w:pPr>
              <w:rPr>
                <w:noProof/>
              </w:rPr>
            </w:pPr>
          </w:p>
        </w:tc>
      </w:tr>
      <w:tr w:rsidR="00D077E9" w14:paraId="5A99E5AB" w14:textId="77777777" w:rsidTr="004E5FEE">
        <w:trPr>
          <w:trHeight w:val="730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44372D9" w14:textId="0E734508" w:rsidR="00D077E9" w:rsidRDefault="00D077E9" w:rsidP="00AB02A7">
            <w:pPr>
              <w:rPr>
                <w:noProof/>
              </w:rPr>
            </w:pPr>
          </w:p>
        </w:tc>
      </w:tr>
      <w:tr w:rsidR="00D077E9" w14:paraId="2C6DD634" w14:textId="77777777" w:rsidTr="00AB02A7">
        <w:trPr>
          <w:trHeight w:val="243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E56A112" w14:textId="00C76AA6" w:rsidR="00D077E9" w:rsidRPr="00D86945" w:rsidRDefault="00D077E9" w:rsidP="00B150AC">
            <w:pPr>
              <w:rPr>
                <w:noProof/>
                <w:sz w:val="10"/>
                <w:szCs w:val="10"/>
              </w:rPr>
            </w:pPr>
          </w:p>
        </w:tc>
      </w:tr>
    </w:tbl>
    <w:p w14:paraId="5BC9BFE2" w14:textId="772BFC40" w:rsidR="00AB02A7" w:rsidRDefault="00980519" w:rsidP="00B150AC">
      <w:pPr>
        <w:spacing w:after="200"/>
        <w:rPr>
          <w:noProof/>
          <w:lang w:bidi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0" allowOverlap="1" wp14:anchorId="50871B6B" wp14:editId="6D7913DD">
                <wp:simplePos x="0" y="0"/>
                <wp:positionH relativeFrom="margin">
                  <wp:align>center</wp:align>
                </wp:positionH>
                <wp:positionV relativeFrom="page">
                  <wp:posOffset>6780876</wp:posOffset>
                </wp:positionV>
                <wp:extent cx="7053333" cy="1860698"/>
                <wp:effectExtent l="0" t="0" r="14605" b="6350"/>
                <wp:wrapNone/>
                <wp:docPr id="410770859" name="Text Box 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053333" cy="18606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2B704C" w14:textId="17FB17D0" w:rsidR="00B150AC" w:rsidRPr="000317B0" w:rsidRDefault="00B150AC" w:rsidP="004A30A2">
                            <w:pPr>
                              <w:pStyle w:val="Textoindependiente"/>
                              <w:kinsoku w:val="0"/>
                              <w:overflowPunct w:val="0"/>
                              <w:spacing w:before="46" w:line="249" w:lineRule="auto"/>
                              <w:ind w:left="19" w:right="17" w:hanging="2"/>
                              <w:jc w:val="both"/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</w:pP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A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continuación,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rellene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todos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los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campos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del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caso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clínico</w:t>
                            </w:r>
                            <w:r w:rsidR="0017205F"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, siendo este un caso clínico</w:t>
                            </w:r>
                            <w:r w:rsidR="00A84592"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ficticio</w:t>
                            </w:r>
                            <w:r w:rsidR="0032680F"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basado en la experiencia clínica de los </w:t>
                            </w:r>
                            <w:r w:rsidR="0017205F"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profesionales</w:t>
                            </w:r>
                            <w:r w:rsidR="0032680F"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7205F"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sanitarios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.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En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la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mayoría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de los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campos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se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incluye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una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indicación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orientativa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de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la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información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a</w:t>
                            </w:r>
                            <w:r w:rsidRPr="000317B0">
                              <w:rPr>
                                <w:color w:val="767171" w:themeColor="background2" w:themeShade="80"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añadir, pudiendo añadir toda la información que consideren oportuna.</w:t>
                            </w:r>
                          </w:p>
                          <w:p w14:paraId="6D966768" w14:textId="30E1EB28" w:rsidR="00EC24BC" w:rsidRPr="000317B0" w:rsidRDefault="005478D2" w:rsidP="00980519">
                            <w:pPr>
                              <w:pStyle w:val="Textoindependiente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46" w:line="249" w:lineRule="auto"/>
                              <w:ind w:right="17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Una vez completado el formulario, subidlo en </w:t>
                            </w:r>
                            <w:r w:rsidRPr="00980519">
                              <w:rPr>
                                <w:b/>
                                <w:bCs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formato PDF</w:t>
                            </w: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a través de este link</w:t>
                            </w:r>
                            <w:r w:rsidRPr="000317B0">
                              <w:rPr>
                                <w:rFonts w:eastAsia="+mn-ea"/>
                                <w:color w:val="009999"/>
                                <w:kern w:val="24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12" w:history="1">
                              <w:r w:rsidRPr="00980519">
                                <w:rPr>
                                  <w:rStyle w:val="Hipervnculo"/>
                                  <w:rFonts w:ascii="Aptos" w:eastAsia="Aptos" w:hAnsi="Aptos" w:cs="Aptos"/>
                                  <w:b/>
                                  <w:bCs/>
                                  <w:i/>
                                  <w:iCs/>
                                  <w:kern w:val="24"/>
                                  <w:sz w:val="20"/>
                                  <w:szCs w:val="20"/>
                                </w:rPr>
                                <w:t>Nextperienze Ca</w:t>
                              </w:r>
                              <w:r w:rsidRPr="00980519">
                                <w:rPr>
                                  <w:rStyle w:val="Hipervnculo"/>
                                  <w:rFonts w:ascii="Aptos" w:eastAsia="Aptos" w:hAnsi="Aptos" w:cs="Aptos"/>
                                  <w:b/>
                                  <w:bCs/>
                                  <w:i/>
                                  <w:iCs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 w:rsidRPr="00980519">
                                <w:rPr>
                                  <w:rStyle w:val="Hipervnculo"/>
                                  <w:rFonts w:ascii="Aptos" w:eastAsia="Aptos" w:hAnsi="Aptos" w:cs="Aptos"/>
                                  <w:b/>
                                  <w:bCs/>
                                  <w:i/>
                                  <w:iCs/>
                                  <w:kern w:val="24"/>
                                  <w:sz w:val="20"/>
                                  <w:szCs w:val="20"/>
                                </w:rPr>
                                <w:t>os Clínicos</w:t>
                              </w:r>
                            </w:hyperlink>
                          </w:p>
                          <w:p w14:paraId="4A45E255" w14:textId="2E14823E" w:rsidR="0067338E" w:rsidRPr="00980519" w:rsidRDefault="0067338E" w:rsidP="00980519">
                            <w:pPr>
                              <w:pStyle w:val="Textoindependiente"/>
                              <w:numPr>
                                <w:ilvl w:val="0"/>
                                <w:numId w:val="1"/>
                              </w:numPr>
                              <w:kinsoku w:val="0"/>
                              <w:overflowPunct w:val="0"/>
                              <w:spacing w:before="46" w:line="249" w:lineRule="auto"/>
                              <w:ind w:right="17"/>
                              <w:jc w:val="both"/>
                              <w:rPr>
                                <w:b/>
                                <w:bCs/>
                                <w:color w:val="767171" w:themeColor="background2" w:themeShade="80"/>
                                <w:sz w:val="20"/>
                                <w:szCs w:val="20"/>
                              </w:rPr>
                            </w:pPr>
                            <w:r w:rsidRPr="000317B0"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Nombrad el documento de la siguiente manera: </w:t>
                            </w:r>
                            <w:r w:rsidRPr="00980519">
                              <w:rPr>
                                <w:b/>
                                <w:bCs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nombre y apellidos del coordinador</w:t>
                            </w:r>
                            <w:r w:rsidR="000317B0" w:rsidRPr="00980519">
                              <w:rPr>
                                <w:b/>
                                <w:bCs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. Especialidad (</w:t>
                            </w:r>
                            <w:proofErr w:type="spellStart"/>
                            <w:r w:rsidR="000317B0" w:rsidRPr="00980519">
                              <w:rPr>
                                <w:b/>
                                <w:bCs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>Neumo</w:t>
                            </w:r>
                            <w:proofErr w:type="spellEnd"/>
                            <w:r w:rsidR="000317B0" w:rsidRPr="00980519">
                              <w:rPr>
                                <w:b/>
                                <w:bCs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t xml:space="preserve"> o A. Primaria). Provincia.</w:t>
                            </w:r>
                          </w:p>
                          <w:p w14:paraId="1D14807E" w14:textId="77777777" w:rsidR="00EC24BC" w:rsidRPr="000317B0" w:rsidRDefault="00EC24BC" w:rsidP="00B150AC">
                            <w:pPr>
                              <w:pStyle w:val="Textoindependiente"/>
                              <w:kinsoku w:val="0"/>
                              <w:overflowPunct w:val="0"/>
                              <w:spacing w:before="46" w:line="249" w:lineRule="auto"/>
                              <w:ind w:left="19" w:right="17" w:hanging="2"/>
                              <w:jc w:val="center"/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</w:pPr>
                          </w:p>
                          <w:p w14:paraId="1D8DE6B1" w14:textId="77777777" w:rsidR="00EC24BC" w:rsidRPr="000317B0" w:rsidRDefault="00EC24BC" w:rsidP="00B150AC">
                            <w:pPr>
                              <w:pStyle w:val="Textoindependiente"/>
                              <w:kinsoku w:val="0"/>
                              <w:overflowPunct w:val="0"/>
                              <w:spacing w:before="46" w:line="249" w:lineRule="auto"/>
                              <w:ind w:left="19" w:right="17" w:hanging="2"/>
                              <w:jc w:val="center"/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</w:pPr>
                          </w:p>
                          <w:p w14:paraId="5DD57AEB" w14:textId="77777777" w:rsidR="00EC24BC" w:rsidRPr="000317B0" w:rsidRDefault="00EC24BC" w:rsidP="00B150AC">
                            <w:pPr>
                              <w:pStyle w:val="Textoindependiente"/>
                              <w:kinsoku w:val="0"/>
                              <w:overflowPunct w:val="0"/>
                              <w:spacing w:before="46" w:line="249" w:lineRule="auto"/>
                              <w:ind w:left="19" w:right="17" w:hanging="2"/>
                              <w:jc w:val="center"/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</w:pPr>
                          </w:p>
                          <w:p w14:paraId="08874F37" w14:textId="77777777" w:rsidR="00C70E8E" w:rsidRPr="000317B0" w:rsidRDefault="00C70E8E" w:rsidP="00EC24BC">
                            <w:pPr>
                              <w:pStyle w:val="Textoindependiente"/>
                              <w:kinsoku w:val="0"/>
                              <w:overflowPunct w:val="0"/>
                              <w:spacing w:before="46" w:line="249" w:lineRule="auto"/>
                              <w:ind w:left="19" w:right="17" w:hanging="2"/>
                              <w:rPr>
                                <w:color w:val="767171" w:themeColor="background2" w:themeShade="80"/>
                                <w:sz w:val="16"/>
                                <w:szCs w:val="16"/>
                                <w:lang w:val="es-ES"/>
                              </w:rPr>
                            </w:pPr>
                            <w:r w:rsidRPr="000317B0">
                              <w:rPr>
                                <w:color w:val="767171" w:themeColor="background2" w:themeShade="80"/>
                                <w:sz w:val="16"/>
                                <w:szCs w:val="16"/>
                                <w:lang w:val="es-ES"/>
                              </w:rPr>
                              <w:t>La información mostrada durante la reunión está dirigida exclusivamente a Profesionales Sanitarios facultados para prescribir o dispensar medicamentos. Por favor no distribuir en medios, soportes o canales de comunicación dirigidos a público general.</w:t>
                            </w:r>
                          </w:p>
                          <w:p w14:paraId="1878F1ED" w14:textId="49F6AF78" w:rsidR="00C70E8E" w:rsidRPr="000317B0" w:rsidRDefault="00C70E8E" w:rsidP="00EC24BC">
                            <w:pPr>
                              <w:pStyle w:val="Textoindependiente"/>
                              <w:kinsoku w:val="0"/>
                              <w:overflowPunct w:val="0"/>
                              <w:spacing w:before="46" w:line="249" w:lineRule="auto"/>
                              <w:ind w:left="19" w:right="17" w:hanging="2"/>
                              <w:rPr>
                                <w:color w:val="767171" w:themeColor="background2" w:themeShade="80"/>
                                <w:sz w:val="16"/>
                                <w:szCs w:val="16"/>
                                <w:lang w:val="es-ES"/>
                              </w:rPr>
                            </w:pPr>
                            <w:r w:rsidRPr="000317B0">
                              <w:rPr>
                                <w:color w:val="767171" w:themeColor="background2" w:themeShade="80"/>
                                <w:sz w:val="16"/>
                                <w:szCs w:val="16"/>
                                <w:lang w:val="es-ES"/>
                              </w:rPr>
                              <w:t>Para la notificación de reacciones adversas puede dirigirse a la dirección de AstraZeneca: www.contactazmedical.astrazeneca.com</w:t>
                            </w:r>
                          </w:p>
                          <w:p w14:paraId="05659FDC" w14:textId="34D14E7D" w:rsidR="00C70E8E" w:rsidRPr="000317B0" w:rsidRDefault="00C70E8E" w:rsidP="00B150AC">
                            <w:pPr>
                              <w:pStyle w:val="Textoindependiente"/>
                              <w:kinsoku w:val="0"/>
                              <w:overflowPunct w:val="0"/>
                              <w:spacing w:before="46" w:line="249" w:lineRule="auto"/>
                              <w:ind w:left="19" w:right="17" w:hanging="2"/>
                              <w:jc w:val="center"/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</w:pPr>
                            <w:r w:rsidRPr="000317B0">
                              <w:rPr>
                                <w:noProof/>
                                <w:color w:val="767171" w:themeColor="background2" w:themeShade="8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A041DB8" wp14:editId="12D5F2D3">
                                  <wp:extent cx="7029450" cy="592455"/>
                                  <wp:effectExtent l="0" t="0" r="0" b="0"/>
                                  <wp:docPr id="934403989" name="Imagen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29450" cy="5924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C245C8D" w14:textId="77777777" w:rsidR="00244BE3" w:rsidRPr="000317B0" w:rsidRDefault="00244BE3" w:rsidP="00B150AC">
                            <w:pPr>
                              <w:pStyle w:val="Textoindependiente"/>
                              <w:kinsoku w:val="0"/>
                              <w:overflowPunct w:val="0"/>
                              <w:spacing w:before="46" w:line="249" w:lineRule="auto"/>
                              <w:ind w:left="19" w:right="17" w:hanging="2"/>
                              <w:jc w:val="center"/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</w:pPr>
                          </w:p>
                          <w:p w14:paraId="34F3D011" w14:textId="77777777" w:rsidR="00244BE3" w:rsidRPr="000317B0" w:rsidRDefault="00244BE3" w:rsidP="00B150AC">
                            <w:pPr>
                              <w:pStyle w:val="Textoindependiente"/>
                              <w:kinsoku w:val="0"/>
                              <w:overflowPunct w:val="0"/>
                              <w:spacing w:before="46" w:line="249" w:lineRule="auto"/>
                              <w:ind w:left="19" w:right="17" w:hanging="2"/>
                              <w:jc w:val="center"/>
                              <w:rPr>
                                <w:color w:val="767171" w:themeColor="background2" w:themeShade="8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871B6B" id="_x0000_t202" coordsize="21600,21600" o:spt="202" path="m,l,21600r21600,l21600,xe">
                <v:stroke joinstyle="miter"/>
                <v:path gradientshapeok="t" o:connecttype="rect"/>
              </v:shapetype>
              <v:shape id="Text Box 764" o:spid="_x0000_s1026" type="#_x0000_t202" style="position:absolute;margin-left:0;margin-top:533.95pt;width:555.4pt;height:146.5pt;z-index:-25165823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" o:allowincell="f" filled="f" stroked="f">
                <v:path arrowok="t"/>
                <v:textbox inset="0,0,0,0">
                  <w:txbxContent>
                    <w:p w14:paraId="622B704C" w14:textId="17FB17D0" w:rsidR="00B150AC" w:rsidRPr="000317B0" w:rsidRDefault="00B150AC" w:rsidP="004A30A2">
                      <w:pPr>
                        <w:pStyle w:val="Textoindependiente"/>
                        <w:kinsoku w:val="0"/>
                        <w:overflowPunct w:val="0"/>
                        <w:spacing w:before="46" w:line="249" w:lineRule="auto"/>
                        <w:ind w:left="19" w:right="17" w:hanging="2"/>
                        <w:jc w:val="both"/>
                        <w:rPr>
                          <w:color w:val="767171" w:themeColor="background2" w:themeShade="80"/>
                          <w:sz w:val="20"/>
                          <w:szCs w:val="20"/>
                        </w:rPr>
                      </w:pP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A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continuación,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rellene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todos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los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campos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del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caso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clínico</w:t>
                      </w:r>
                      <w:r w:rsidR="0017205F"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, siendo este un caso clínico</w:t>
                      </w:r>
                      <w:r w:rsidR="00A84592"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 xml:space="preserve"> ficticio</w:t>
                      </w:r>
                      <w:r w:rsidR="0032680F"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 xml:space="preserve"> basado en la experiencia clínica de los </w:t>
                      </w:r>
                      <w:r w:rsidR="0017205F"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profesionales</w:t>
                      </w:r>
                      <w:r w:rsidR="0032680F"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 xml:space="preserve"> </w:t>
                      </w:r>
                      <w:r w:rsidR="0017205F"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sanitarios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.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En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la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mayoría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de los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campos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se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incluye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una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indicación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orientativa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de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la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información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a</w:t>
                      </w:r>
                      <w:r w:rsidRPr="000317B0">
                        <w:rPr>
                          <w:color w:val="767171" w:themeColor="background2" w:themeShade="80"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>añadir, pudiendo añadir toda la información que consideren oportuna.</w:t>
                      </w:r>
                    </w:p>
                    <w:p w14:paraId="6D966768" w14:textId="30E1EB28" w:rsidR="00EC24BC" w:rsidRPr="000317B0" w:rsidRDefault="005478D2" w:rsidP="00980519">
                      <w:pPr>
                        <w:pStyle w:val="Textoindependiente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46" w:line="249" w:lineRule="auto"/>
                        <w:ind w:right="17"/>
                        <w:jc w:val="both"/>
                        <w:rPr>
                          <w:sz w:val="16"/>
                          <w:szCs w:val="16"/>
                        </w:rPr>
                      </w:pP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 xml:space="preserve">Una vez completado el formulario, subidlo en </w:t>
                      </w:r>
                      <w:r w:rsidRPr="00980519">
                        <w:rPr>
                          <w:b/>
                          <w:bCs/>
                          <w:color w:val="767171" w:themeColor="background2" w:themeShade="80"/>
                          <w:sz w:val="20"/>
                          <w:szCs w:val="20"/>
                        </w:rPr>
                        <w:t>formato PDF</w:t>
                      </w: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 xml:space="preserve"> a través de este link</w:t>
                      </w:r>
                      <w:r w:rsidRPr="000317B0">
                        <w:rPr>
                          <w:rFonts w:eastAsia="+mn-ea"/>
                          <w:color w:val="009999"/>
                          <w:kern w:val="24"/>
                          <w:sz w:val="20"/>
                          <w:szCs w:val="20"/>
                        </w:rPr>
                        <w:t xml:space="preserve">: </w:t>
                      </w:r>
                      <w:hyperlink r:id="rId14" w:history="1">
                        <w:r w:rsidRPr="00980519">
                          <w:rPr>
                            <w:rStyle w:val="Hipervnculo"/>
                            <w:rFonts w:ascii="Aptos" w:eastAsia="Aptos" w:hAnsi="Aptos" w:cs="Aptos"/>
                            <w:b/>
                            <w:bCs/>
                            <w:i/>
                            <w:iCs/>
                            <w:kern w:val="24"/>
                            <w:sz w:val="20"/>
                            <w:szCs w:val="20"/>
                          </w:rPr>
                          <w:t>Nextperienze Ca</w:t>
                        </w:r>
                        <w:r w:rsidRPr="00980519">
                          <w:rPr>
                            <w:rStyle w:val="Hipervnculo"/>
                            <w:rFonts w:ascii="Aptos" w:eastAsia="Aptos" w:hAnsi="Aptos" w:cs="Aptos"/>
                            <w:b/>
                            <w:bCs/>
                            <w:i/>
                            <w:iCs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 w:rsidRPr="00980519">
                          <w:rPr>
                            <w:rStyle w:val="Hipervnculo"/>
                            <w:rFonts w:ascii="Aptos" w:eastAsia="Aptos" w:hAnsi="Aptos" w:cs="Aptos"/>
                            <w:b/>
                            <w:bCs/>
                            <w:i/>
                            <w:iCs/>
                            <w:kern w:val="24"/>
                            <w:sz w:val="20"/>
                            <w:szCs w:val="20"/>
                          </w:rPr>
                          <w:t>os Clínicos</w:t>
                        </w:r>
                      </w:hyperlink>
                    </w:p>
                    <w:p w14:paraId="4A45E255" w14:textId="2E14823E" w:rsidR="0067338E" w:rsidRPr="00980519" w:rsidRDefault="0067338E" w:rsidP="00980519">
                      <w:pPr>
                        <w:pStyle w:val="Textoindependiente"/>
                        <w:numPr>
                          <w:ilvl w:val="0"/>
                          <w:numId w:val="1"/>
                        </w:numPr>
                        <w:kinsoku w:val="0"/>
                        <w:overflowPunct w:val="0"/>
                        <w:spacing w:before="46" w:line="249" w:lineRule="auto"/>
                        <w:ind w:right="17"/>
                        <w:jc w:val="both"/>
                        <w:rPr>
                          <w:b/>
                          <w:bCs/>
                          <w:color w:val="767171" w:themeColor="background2" w:themeShade="80"/>
                          <w:sz w:val="20"/>
                          <w:szCs w:val="20"/>
                        </w:rPr>
                      </w:pPr>
                      <w:r w:rsidRPr="000317B0">
                        <w:rPr>
                          <w:color w:val="767171" w:themeColor="background2" w:themeShade="80"/>
                          <w:sz w:val="20"/>
                          <w:szCs w:val="20"/>
                        </w:rPr>
                        <w:t xml:space="preserve">Nombrad el documento de la siguiente manera: </w:t>
                      </w:r>
                      <w:r w:rsidRPr="00980519">
                        <w:rPr>
                          <w:b/>
                          <w:bCs/>
                          <w:color w:val="767171" w:themeColor="background2" w:themeShade="80"/>
                          <w:sz w:val="20"/>
                          <w:szCs w:val="20"/>
                        </w:rPr>
                        <w:t>nombre y apellidos del coordinador</w:t>
                      </w:r>
                      <w:r w:rsidR="000317B0" w:rsidRPr="00980519">
                        <w:rPr>
                          <w:b/>
                          <w:bCs/>
                          <w:color w:val="767171" w:themeColor="background2" w:themeShade="80"/>
                          <w:sz w:val="20"/>
                          <w:szCs w:val="20"/>
                        </w:rPr>
                        <w:t>. Especialidad (</w:t>
                      </w:r>
                      <w:proofErr w:type="spellStart"/>
                      <w:r w:rsidR="000317B0" w:rsidRPr="00980519">
                        <w:rPr>
                          <w:b/>
                          <w:bCs/>
                          <w:color w:val="767171" w:themeColor="background2" w:themeShade="80"/>
                          <w:sz w:val="20"/>
                          <w:szCs w:val="20"/>
                        </w:rPr>
                        <w:t>Neumo</w:t>
                      </w:r>
                      <w:proofErr w:type="spellEnd"/>
                      <w:r w:rsidR="000317B0" w:rsidRPr="00980519">
                        <w:rPr>
                          <w:b/>
                          <w:bCs/>
                          <w:color w:val="767171" w:themeColor="background2" w:themeShade="80"/>
                          <w:sz w:val="20"/>
                          <w:szCs w:val="20"/>
                        </w:rPr>
                        <w:t xml:space="preserve"> o A. Primaria). Provincia.</w:t>
                      </w:r>
                    </w:p>
                    <w:p w14:paraId="1D14807E" w14:textId="77777777" w:rsidR="00EC24BC" w:rsidRPr="000317B0" w:rsidRDefault="00EC24BC" w:rsidP="00B150AC">
                      <w:pPr>
                        <w:pStyle w:val="Textoindependiente"/>
                        <w:kinsoku w:val="0"/>
                        <w:overflowPunct w:val="0"/>
                        <w:spacing w:before="46" w:line="249" w:lineRule="auto"/>
                        <w:ind w:left="19" w:right="17" w:hanging="2"/>
                        <w:jc w:val="center"/>
                        <w:rPr>
                          <w:color w:val="767171" w:themeColor="background2" w:themeShade="80"/>
                          <w:sz w:val="20"/>
                          <w:szCs w:val="20"/>
                        </w:rPr>
                      </w:pPr>
                    </w:p>
                    <w:p w14:paraId="1D8DE6B1" w14:textId="77777777" w:rsidR="00EC24BC" w:rsidRPr="000317B0" w:rsidRDefault="00EC24BC" w:rsidP="00B150AC">
                      <w:pPr>
                        <w:pStyle w:val="Textoindependiente"/>
                        <w:kinsoku w:val="0"/>
                        <w:overflowPunct w:val="0"/>
                        <w:spacing w:before="46" w:line="249" w:lineRule="auto"/>
                        <w:ind w:left="19" w:right="17" w:hanging="2"/>
                        <w:jc w:val="center"/>
                        <w:rPr>
                          <w:color w:val="767171" w:themeColor="background2" w:themeShade="80"/>
                          <w:sz w:val="20"/>
                          <w:szCs w:val="20"/>
                        </w:rPr>
                      </w:pPr>
                    </w:p>
                    <w:p w14:paraId="5DD57AEB" w14:textId="77777777" w:rsidR="00EC24BC" w:rsidRPr="000317B0" w:rsidRDefault="00EC24BC" w:rsidP="00B150AC">
                      <w:pPr>
                        <w:pStyle w:val="Textoindependiente"/>
                        <w:kinsoku w:val="0"/>
                        <w:overflowPunct w:val="0"/>
                        <w:spacing w:before="46" w:line="249" w:lineRule="auto"/>
                        <w:ind w:left="19" w:right="17" w:hanging="2"/>
                        <w:jc w:val="center"/>
                        <w:rPr>
                          <w:color w:val="767171" w:themeColor="background2" w:themeShade="80"/>
                          <w:sz w:val="20"/>
                          <w:szCs w:val="20"/>
                        </w:rPr>
                      </w:pPr>
                    </w:p>
                    <w:p w14:paraId="08874F37" w14:textId="77777777" w:rsidR="00C70E8E" w:rsidRPr="000317B0" w:rsidRDefault="00C70E8E" w:rsidP="00EC24BC">
                      <w:pPr>
                        <w:pStyle w:val="Textoindependiente"/>
                        <w:kinsoku w:val="0"/>
                        <w:overflowPunct w:val="0"/>
                        <w:spacing w:before="46" w:line="249" w:lineRule="auto"/>
                        <w:ind w:left="19" w:right="17" w:hanging="2"/>
                        <w:rPr>
                          <w:color w:val="767171" w:themeColor="background2" w:themeShade="80"/>
                          <w:sz w:val="16"/>
                          <w:szCs w:val="16"/>
                          <w:lang w:val="es-ES"/>
                        </w:rPr>
                      </w:pPr>
                      <w:r w:rsidRPr="000317B0">
                        <w:rPr>
                          <w:color w:val="767171" w:themeColor="background2" w:themeShade="80"/>
                          <w:sz w:val="16"/>
                          <w:szCs w:val="16"/>
                          <w:lang w:val="es-ES"/>
                        </w:rPr>
                        <w:t>La información mostrada durante la reunión está dirigida exclusivamente a Profesionales Sanitarios facultados para prescribir o dispensar medicamentos. Por favor no distribuir en medios, soportes o canales de comunicación dirigidos a público general.</w:t>
                      </w:r>
                    </w:p>
                    <w:p w14:paraId="1878F1ED" w14:textId="49F6AF78" w:rsidR="00C70E8E" w:rsidRPr="000317B0" w:rsidRDefault="00C70E8E" w:rsidP="00EC24BC">
                      <w:pPr>
                        <w:pStyle w:val="Textoindependiente"/>
                        <w:kinsoku w:val="0"/>
                        <w:overflowPunct w:val="0"/>
                        <w:spacing w:before="46" w:line="249" w:lineRule="auto"/>
                        <w:ind w:left="19" w:right="17" w:hanging="2"/>
                        <w:rPr>
                          <w:color w:val="767171" w:themeColor="background2" w:themeShade="80"/>
                          <w:sz w:val="16"/>
                          <w:szCs w:val="16"/>
                          <w:lang w:val="es-ES"/>
                        </w:rPr>
                      </w:pPr>
                      <w:r w:rsidRPr="000317B0">
                        <w:rPr>
                          <w:color w:val="767171" w:themeColor="background2" w:themeShade="80"/>
                          <w:sz w:val="16"/>
                          <w:szCs w:val="16"/>
                          <w:lang w:val="es-ES"/>
                        </w:rPr>
                        <w:t>Para la notificación de reacciones adversas puede dirigirse a la dirección de AstraZeneca: www.contactazmedical.astrazeneca.com</w:t>
                      </w:r>
                    </w:p>
                    <w:p w14:paraId="05659FDC" w14:textId="34D14E7D" w:rsidR="00C70E8E" w:rsidRPr="000317B0" w:rsidRDefault="00C70E8E" w:rsidP="00B150AC">
                      <w:pPr>
                        <w:pStyle w:val="Textoindependiente"/>
                        <w:kinsoku w:val="0"/>
                        <w:overflowPunct w:val="0"/>
                        <w:spacing w:before="46" w:line="249" w:lineRule="auto"/>
                        <w:ind w:left="19" w:right="17" w:hanging="2"/>
                        <w:jc w:val="center"/>
                        <w:rPr>
                          <w:color w:val="767171" w:themeColor="background2" w:themeShade="80"/>
                          <w:sz w:val="20"/>
                          <w:szCs w:val="20"/>
                        </w:rPr>
                      </w:pPr>
                      <w:r w:rsidRPr="000317B0">
                        <w:rPr>
                          <w:noProof/>
                          <w:color w:val="767171" w:themeColor="background2" w:themeShade="80"/>
                          <w:sz w:val="20"/>
                          <w:szCs w:val="20"/>
                        </w:rPr>
                        <w:drawing>
                          <wp:inline distT="0" distB="0" distL="0" distR="0" wp14:anchorId="6A041DB8" wp14:editId="12D5F2D3">
                            <wp:extent cx="7029450" cy="592455"/>
                            <wp:effectExtent l="0" t="0" r="0" b="0"/>
                            <wp:docPr id="934403989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29450" cy="5924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C245C8D" w14:textId="77777777" w:rsidR="00244BE3" w:rsidRPr="000317B0" w:rsidRDefault="00244BE3" w:rsidP="00B150AC">
                      <w:pPr>
                        <w:pStyle w:val="Textoindependiente"/>
                        <w:kinsoku w:val="0"/>
                        <w:overflowPunct w:val="0"/>
                        <w:spacing w:before="46" w:line="249" w:lineRule="auto"/>
                        <w:ind w:left="19" w:right="17" w:hanging="2"/>
                        <w:jc w:val="center"/>
                        <w:rPr>
                          <w:color w:val="767171" w:themeColor="background2" w:themeShade="80"/>
                          <w:sz w:val="20"/>
                          <w:szCs w:val="20"/>
                        </w:rPr>
                      </w:pPr>
                    </w:p>
                    <w:p w14:paraId="34F3D011" w14:textId="77777777" w:rsidR="00244BE3" w:rsidRPr="000317B0" w:rsidRDefault="00244BE3" w:rsidP="00B150AC">
                      <w:pPr>
                        <w:pStyle w:val="Textoindependiente"/>
                        <w:kinsoku w:val="0"/>
                        <w:overflowPunct w:val="0"/>
                        <w:spacing w:before="46" w:line="249" w:lineRule="auto"/>
                        <w:ind w:left="19" w:right="17" w:hanging="2"/>
                        <w:jc w:val="center"/>
                        <w:rPr>
                          <w:color w:val="767171" w:themeColor="background2" w:themeShade="80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565512">
        <w:rPr>
          <w:noProof/>
        </w:rPr>
        <mc:AlternateContent>
          <mc:Choice Requires="wps">
            <w:drawing>
              <wp:anchor distT="45720" distB="45720" distL="114300" distR="114300" simplePos="0" relativeHeight="251660299" behindDoc="0" locked="0" layoutInCell="1" allowOverlap="1" wp14:anchorId="7D29FDCE" wp14:editId="0E0936CD">
                <wp:simplePos x="0" y="0"/>
                <wp:positionH relativeFrom="column">
                  <wp:posOffset>5250815</wp:posOffset>
                </wp:positionH>
                <wp:positionV relativeFrom="paragraph">
                  <wp:posOffset>7648575</wp:posOffset>
                </wp:positionV>
                <wp:extent cx="1471930" cy="278765"/>
                <wp:effectExtent l="0" t="0" r="0" b="698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193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EF4499" w14:textId="097D5115" w:rsidR="00565512" w:rsidRPr="00565512" w:rsidRDefault="00565512">
                            <w:pPr>
                              <w:rPr>
                                <w:b w:val="0"/>
                                <w:bCs/>
                                <w:color w:val="0F0D29" w:themeColor="text1"/>
                                <w:sz w:val="20"/>
                                <w:szCs w:val="20"/>
                              </w:rPr>
                            </w:pPr>
                            <w:r w:rsidRPr="00565512">
                              <w:rPr>
                                <w:b w:val="0"/>
                                <w:bCs/>
                                <w:color w:val="0F0D29" w:themeColor="text1"/>
                                <w:sz w:val="20"/>
                                <w:szCs w:val="20"/>
                              </w:rPr>
                              <w:t>ES-41023 </w:t>
                            </w:r>
                            <w:r>
                              <w:rPr>
                                <w:b w:val="0"/>
                                <w:bCs/>
                                <w:color w:val="0F0D29" w:themeColor="text1"/>
                                <w:sz w:val="20"/>
                                <w:szCs w:val="20"/>
                              </w:rPr>
                              <w:t>febrero 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29FDCE" id="Cuadro de texto 2" o:spid="_x0000_s1027" type="#_x0000_t202" style="position:absolute;margin-left:413.45pt;margin-top:602.25pt;width:115.9pt;height:21.95pt;z-index:25166029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" stroked="f">
                <v:textbox>
                  <w:txbxContent>
                    <w:p w14:paraId="6FEF4499" w14:textId="097D5115" w:rsidR="00565512" w:rsidRPr="00565512" w:rsidRDefault="00565512">
                      <w:pPr>
                        <w:rPr>
                          <w:b w:val="0"/>
                          <w:bCs/>
                          <w:color w:val="0F0D29" w:themeColor="text1"/>
                          <w:sz w:val="20"/>
                          <w:szCs w:val="20"/>
                        </w:rPr>
                      </w:pPr>
                      <w:r w:rsidRPr="00565512">
                        <w:rPr>
                          <w:b w:val="0"/>
                          <w:bCs/>
                          <w:color w:val="0F0D29" w:themeColor="text1"/>
                          <w:sz w:val="20"/>
                          <w:szCs w:val="20"/>
                        </w:rPr>
                        <w:t>ES-41023 </w:t>
                      </w:r>
                      <w:r>
                        <w:rPr>
                          <w:b w:val="0"/>
                          <w:bCs/>
                          <w:color w:val="0F0D29" w:themeColor="text1"/>
                          <w:sz w:val="20"/>
                          <w:szCs w:val="20"/>
                        </w:rPr>
                        <w:t>febrero 2026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50AC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CBC7EB6" wp14:editId="2DE6DA19">
                <wp:simplePos x="0" y="0"/>
                <wp:positionH relativeFrom="column">
                  <wp:posOffset>-441325</wp:posOffset>
                </wp:positionH>
                <wp:positionV relativeFrom="paragraph">
                  <wp:posOffset>2710089</wp:posOffset>
                </wp:positionV>
                <wp:extent cx="7164070" cy="1185545"/>
                <wp:effectExtent l="0" t="0" r="0" b="0"/>
                <wp:wrapSquare wrapText="bothSides"/>
                <wp:docPr id="771336845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64070" cy="1185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7FF039" w14:textId="77777777" w:rsidR="00B150AC" w:rsidRPr="00BF03C6" w:rsidRDefault="00B150AC" w:rsidP="00B150AC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FFFFFF" w:themeColor="background1"/>
                                <w:sz w:val="70"/>
                                <w:szCs w:val="70"/>
                              </w:rPr>
                            </w:pPr>
                            <w:r w:rsidRPr="00BF03C6">
                              <w:rPr>
                                <w:rFonts w:asciiTheme="majorHAnsi" w:hAnsiTheme="majorHAnsi" w:cstheme="majorHAnsi"/>
                                <w:bCs/>
                                <w:color w:val="FFFFFF" w:themeColor="background1"/>
                                <w:sz w:val="70"/>
                                <w:szCs w:val="70"/>
                              </w:rPr>
                              <w:t>FORMULARIO</w:t>
                            </w:r>
                          </w:p>
                          <w:p w14:paraId="422F81AA" w14:textId="77777777" w:rsidR="00B150AC" w:rsidRPr="00BF03C6" w:rsidRDefault="00B150AC" w:rsidP="00B150AC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 w:val="0"/>
                                <w:bCs/>
                                <w:color w:val="FFFFFF" w:themeColor="background1"/>
                                <w:sz w:val="70"/>
                                <w:szCs w:val="70"/>
                              </w:rPr>
                            </w:pPr>
                            <w:r w:rsidRPr="00BF03C6">
                              <w:rPr>
                                <w:rFonts w:asciiTheme="majorHAnsi" w:hAnsiTheme="majorHAnsi" w:cstheme="majorHAnsi"/>
                                <w:bCs/>
                                <w:color w:val="FFFFFF" w:themeColor="background1"/>
                                <w:sz w:val="70"/>
                                <w:szCs w:val="70"/>
                              </w:rPr>
                              <w:t>DE CASO CLÍNICO</w:t>
                            </w:r>
                          </w:p>
                          <w:p w14:paraId="338E311F" w14:textId="77777777" w:rsidR="00B150AC" w:rsidRPr="00416EAC" w:rsidRDefault="00B150AC" w:rsidP="00B150A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70"/>
                                <w:szCs w:val="70"/>
                              </w:rPr>
                            </w:pPr>
                          </w:p>
                          <w:p w14:paraId="70FF4E59" w14:textId="77777777" w:rsidR="00B150AC" w:rsidRPr="00416EAC" w:rsidRDefault="00B150AC" w:rsidP="00B150A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70"/>
                                <w:szCs w:val="70"/>
                              </w:rPr>
                            </w:pPr>
                          </w:p>
                          <w:p w14:paraId="0D6D8F3E" w14:textId="77777777" w:rsidR="00B150AC" w:rsidRPr="00416EAC" w:rsidRDefault="00B150AC" w:rsidP="00B150AC">
                            <w:pPr>
                              <w:tabs>
                                <w:tab w:val="left" w:pos="3323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70"/>
                                <w:szCs w:val="70"/>
                              </w:rPr>
                            </w:pPr>
                          </w:p>
                          <w:p w14:paraId="3F1CE802" w14:textId="77777777" w:rsidR="00B150AC" w:rsidRPr="00416EAC" w:rsidRDefault="00B150AC" w:rsidP="00B150AC">
                            <w:pPr>
                              <w:ind w:left="-1275"/>
                              <w:jc w:val="center"/>
                              <w:rPr>
                                <w:rFonts w:ascii="Times New Roman" w:hAnsi="Times New Roman" w:cs="Times New Roman"/>
                                <w:sz w:val="70"/>
                                <w:szCs w:val="70"/>
                              </w:rPr>
                            </w:pPr>
                            <w:r w:rsidRPr="00416EAC">
                              <w:br w:type="page"/>
                            </w:r>
                            <w:r w:rsidRPr="00416EAC">
                              <w:br w:type="page"/>
                            </w:r>
                            <w:r w:rsidRPr="00416EAC">
                              <w:br w:type="page"/>
                            </w:r>
                            <w:r w:rsidRPr="00416EAC">
                              <w:br w:type="page"/>
                            </w:r>
                            <w:r w:rsidRPr="00416EAC">
                              <w:br w:type="page"/>
                            </w:r>
                            <w:r w:rsidRPr="00416EAC">
                              <w:br w:type="page"/>
                            </w:r>
                            <w:r w:rsidRPr="00416EAC">
                              <w:br w:type="page"/>
                            </w:r>
                          </w:p>
                          <w:p w14:paraId="52FD6E31" w14:textId="77777777" w:rsidR="00B150AC" w:rsidRPr="00416EAC" w:rsidRDefault="00B150AC" w:rsidP="00B150AC">
                            <w:pPr>
                              <w:jc w:val="center"/>
                              <w:rPr>
                                <w:sz w:val="70"/>
                                <w:szCs w:val="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C7EB6" id="Cuadro de texto 1" o:spid="_x0000_s1028" type="#_x0000_t202" style="position:absolute;margin-left:-34.75pt;margin-top:213.4pt;width:564.1pt;height:93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" filled="f" stroked="f" strokeweight=".5pt">
                <v:textbox>
                  <w:txbxContent>
                    <w:p w14:paraId="377FF039" w14:textId="77777777" w:rsidR="00B150AC" w:rsidRPr="00BF03C6" w:rsidRDefault="00B150AC" w:rsidP="00B150AC">
                      <w:pPr>
                        <w:jc w:val="center"/>
                        <w:rPr>
                          <w:rFonts w:asciiTheme="majorHAnsi" w:hAnsiTheme="majorHAnsi" w:cstheme="majorHAnsi"/>
                          <w:b w:val="0"/>
                          <w:bCs/>
                          <w:color w:val="FFFFFF" w:themeColor="background1"/>
                          <w:sz w:val="70"/>
                          <w:szCs w:val="70"/>
                        </w:rPr>
                      </w:pPr>
                      <w:r w:rsidRPr="00BF03C6">
                        <w:rPr>
                          <w:rFonts w:asciiTheme="majorHAnsi" w:hAnsiTheme="majorHAnsi" w:cstheme="majorHAnsi"/>
                          <w:bCs/>
                          <w:color w:val="FFFFFF" w:themeColor="background1"/>
                          <w:sz w:val="70"/>
                          <w:szCs w:val="70"/>
                        </w:rPr>
                        <w:t>FORMULARIO</w:t>
                      </w:r>
                    </w:p>
                    <w:p w14:paraId="422F81AA" w14:textId="77777777" w:rsidR="00B150AC" w:rsidRPr="00BF03C6" w:rsidRDefault="00B150AC" w:rsidP="00B150AC">
                      <w:pPr>
                        <w:jc w:val="center"/>
                        <w:rPr>
                          <w:rFonts w:asciiTheme="majorHAnsi" w:hAnsiTheme="majorHAnsi" w:cstheme="majorHAnsi"/>
                          <w:b w:val="0"/>
                          <w:bCs/>
                          <w:color w:val="FFFFFF" w:themeColor="background1"/>
                          <w:sz w:val="70"/>
                          <w:szCs w:val="70"/>
                        </w:rPr>
                      </w:pPr>
                      <w:r w:rsidRPr="00BF03C6">
                        <w:rPr>
                          <w:rFonts w:asciiTheme="majorHAnsi" w:hAnsiTheme="majorHAnsi" w:cstheme="majorHAnsi"/>
                          <w:bCs/>
                          <w:color w:val="FFFFFF" w:themeColor="background1"/>
                          <w:sz w:val="70"/>
                          <w:szCs w:val="70"/>
                        </w:rPr>
                        <w:t>DE CASO CLÍNICO</w:t>
                      </w:r>
                    </w:p>
                    <w:p w14:paraId="338E311F" w14:textId="77777777" w:rsidR="00B150AC" w:rsidRPr="00416EAC" w:rsidRDefault="00B150AC" w:rsidP="00B150AC">
                      <w:pPr>
                        <w:jc w:val="center"/>
                        <w:rPr>
                          <w:rFonts w:ascii="Times New Roman" w:hAnsi="Times New Roman" w:cs="Times New Roman"/>
                          <w:sz w:val="70"/>
                          <w:szCs w:val="70"/>
                        </w:rPr>
                      </w:pPr>
                    </w:p>
                    <w:p w14:paraId="70FF4E59" w14:textId="77777777" w:rsidR="00B150AC" w:rsidRPr="00416EAC" w:rsidRDefault="00B150AC" w:rsidP="00B150AC">
                      <w:pPr>
                        <w:jc w:val="center"/>
                        <w:rPr>
                          <w:rFonts w:ascii="Times New Roman" w:hAnsi="Times New Roman" w:cs="Times New Roman"/>
                          <w:sz w:val="70"/>
                          <w:szCs w:val="70"/>
                        </w:rPr>
                      </w:pPr>
                    </w:p>
                    <w:p w14:paraId="0D6D8F3E" w14:textId="77777777" w:rsidR="00B150AC" w:rsidRPr="00416EAC" w:rsidRDefault="00B150AC" w:rsidP="00B150AC">
                      <w:pPr>
                        <w:tabs>
                          <w:tab w:val="left" w:pos="3323"/>
                        </w:tabs>
                        <w:jc w:val="center"/>
                        <w:rPr>
                          <w:rFonts w:ascii="Times New Roman" w:hAnsi="Times New Roman" w:cs="Times New Roman"/>
                          <w:sz w:val="70"/>
                          <w:szCs w:val="70"/>
                        </w:rPr>
                      </w:pPr>
                    </w:p>
                    <w:p w14:paraId="3F1CE802" w14:textId="77777777" w:rsidR="00B150AC" w:rsidRPr="00416EAC" w:rsidRDefault="00B150AC" w:rsidP="00B150AC">
                      <w:pPr>
                        <w:ind w:left="-1275"/>
                        <w:jc w:val="center"/>
                        <w:rPr>
                          <w:rFonts w:ascii="Times New Roman" w:hAnsi="Times New Roman" w:cs="Times New Roman"/>
                          <w:sz w:val="70"/>
                          <w:szCs w:val="70"/>
                        </w:rPr>
                      </w:pPr>
                      <w:r w:rsidRPr="00416EAC">
                        <w:br w:type="page"/>
                      </w:r>
                      <w:r w:rsidRPr="00416EAC">
                        <w:br w:type="page"/>
                      </w:r>
                      <w:r w:rsidRPr="00416EAC">
                        <w:br w:type="page"/>
                      </w:r>
                      <w:r w:rsidRPr="00416EAC">
                        <w:br w:type="page"/>
                      </w:r>
                      <w:r w:rsidRPr="00416EAC">
                        <w:br w:type="page"/>
                      </w:r>
                      <w:r w:rsidRPr="00416EAC">
                        <w:br w:type="page"/>
                      </w:r>
                      <w:r w:rsidRPr="00416EAC">
                        <w:br w:type="page"/>
                      </w:r>
                    </w:p>
                    <w:p w14:paraId="52FD6E31" w14:textId="77777777" w:rsidR="00B150AC" w:rsidRPr="00416EAC" w:rsidRDefault="00B150AC" w:rsidP="00B150AC">
                      <w:pPr>
                        <w:jc w:val="center"/>
                        <w:rPr>
                          <w:sz w:val="70"/>
                          <w:szCs w:val="7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077E9">
        <w:rPr>
          <w:noProof/>
          <w:lang w:bidi="es-ES"/>
        </w:rPr>
        <w:br w:type="page"/>
      </w:r>
    </w:p>
    <w:tbl>
      <w:tblPr>
        <w:tblStyle w:val="Tablaconcuadrcula"/>
        <w:tblW w:w="0" w:type="auto"/>
        <w:tblBorders>
          <w:top w:val="single" w:sz="18" w:space="0" w:color="FBD000"/>
          <w:left w:val="single" w:sz="18" w:space="0" w:color="FBD000"/>
          <w:bottom w:val="single" w:sz="18" w:space="0" w:color="FBD000"/>
          <w:right w:val="single" w:sz="18" w:space="0" w:color="FBD000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18"/>
        <w:gridCol w:w="2111"/>
        <w:gridCol w:w="7459"/>
      </w:tblGrid>
      <w:tr w:rsidR="00B47D0A" w:rsidRPr="00B47D0A" w14:paraId="19BAFCE4" w14:textId="77777777" w:rsidTr="0096789E">
        <w:trPr>
          <w:trHeight w:val="479"/>
        </w:trPr>
        <w:tc>
          <w:tcPr>
            <w:tcW w:w="9988" w:type="dxa"/>
            <w:gridSpan w:val="3"/>
            <w:tcBorders>
              <w:bottom w:val="nil"/>
            </w:tcBorders>
            <w:shd w:val="clear" w:color="auto" w:fill="FBD000"/>
          </w:tcPr>
          <w:p w14:paraId="04430246" w14:textId="7EC6C0A8" w:rsidR="00B47D0A" w:rsidRPr="0040278F" w:rsidRDefault="00B47D0A" w:rsidP="00985A26">
            <w:pPr>
              <w:spacing w:beforeLines="40" w:before="96"/>
              <w:rPr>
                <w:rFonts w:asciiTheme="majorHAnsi" w:hAnsiTheme="majorHAnsi" w:cstheme="majorHAnsi"/>
                <w:bCs/>
                <w:color w:val="0F0D29" w:themeColor="text1"/>
                <w:sz w:val="22"/>
              </w:rPr>
            </w:pPr>
            <w:r w:rsidRPr="0040278F">
              <w:rPr>
                <w:rFonts w:asciiTheme="majorHAnsi" w:hAnsiTheme="majorHAnsi" w:cstheme="majorHAnsi"/>
                <w:bCs/>
                <w:color w:val="0F0D29" w:themeColor="text1"/>
                <w:sz w:val="22"/>
              </w:rPr>
              <w:lastRenderedPageBreak/>
              <w:t>INFORMACIÓN DEL GRUPO:</w:t>
            </w:r>
          </w:p>
        </w:tc>
      </w:tr>
      <w:tr w:rsidR="0002751A" w:rsidRPr="00B47D0A" w14:paraId="731C42CB" w14:textId="77777777" w:rsidTr="00985A26">
        <w:tc>
          <w:tcPr>
            <w:tcW w:w="2529" w:type="dxa"/>
            <w:gridSpan w:val="2"/>
            <w:tcBorders>
              <w:top w:val="nil"/>
              <w:bottom w:val="single" w:sz="4" w:space="0" w:color="FBD000"/>
            </w:tcBorders>
            <w:shd w:val="clear" w:color="auto" w:fill="F2F2F2" w:themeFill="background1" w:themeFillShade="F2"/>
          </w:tcPr>
          <w:p w14:paraId="358478EA" w14:textId="25AEA84E" w:rsidR="00B150AC" w:rsidRPr="00450A66" w:rsidRDefault="00B47D0A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</w:pP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z w:val="18"/>
                <w:szCs w:val="18"/>
              </w:rPr>
              <w:t>Especialidad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pacing w:val="-16"/>
                <w:sz w:val="18"/>
                <w:szCs w:val="18"/>
              </w:rPr>
              <w:t xml:space="preserve"> 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z w:val="18"/>
                <w:szCs w:val="18"/>
              </w:rPr>
              <w:t>(Neumología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pacing w:val="-5"/>
                <w:sz w:val="18"/>
                <w:szCs w:val="18"/>
              </w:rPr>
              <w:t xml:space="preserve"> 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z w:val="18"/>
                <w:szCs w:val="18"/>
              </w:rPr>
              <w:t>o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pacing w:val="-5"/>
                <w:sz w:val="18"/>
                <w:szCs w:val="18"/>
              </w:rPr>
              <w:t xml:space="preserve"> 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z w:val="18"/>
                <w:szCs w:val="18"/>
              </w:rPr>
              <w:t>Atención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pacing w:val="-4"/>
                <w:sz w:val="18"/>
                <w:szCs w:val="18"/>
              </w:rPr>
              <w:t xml:space="preserve"> 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pacing w:val="-2"/>
                <w:sz w:val="18"/>
                <w:szCs w:val="18"/>
              </w:rPr>
              <w:t>Primaria):</w:t>
            </w:r>
          </w:p>
        </w:tc>
        <w:tc>
          <w:tcPr>
            <w:tcW w:w="7459" w:type="dxa"/>
            <w:tcBorders>
              <w:top w:val="nil"/>
              <w:bottom w:val="single" w:sz="4" w:space="0" w:color="FBD000"/>
            </w:tcBorders>
            <w:shd w:val="clear" w:color="auto" w:fill="FFFFFF" w:themeFill="background1"/>
          </w:tcPr>
          <w:p w14:paraId="361F8ACA" w14:textId="1A75981E" w:rsidR="00B150AC" w:rsidRPr="0040278F" w:rsidRDefault="0040278F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</w:p>
        </w:tc>
      </w:tr>
      <w:tr w:rsidR="0002751A" w:rsidRPr="00B47D0A" w14:paraId="5BEF7DD7" w14:textId="77777777" w:rsidTr="00985A26">
        <w:tc>
          <w:tcPr>
            <w:tcW w:w="2529" w:type="dxa"/>
            <w:gridSpan w:val="2"/>
            <w:tcBorders>
              <w:top w:val="single" w:sz="4" w:space="0" w:color="FBD000"/>
              <w:bottom w:val="single" w:sz="4" w:space="0" w:color="FBD000"/>
            </w:tcBorders>
            <w:shd w:val="clear" w:color="auto" w:fill="F2F2F2" w:themeFill="background1" w:themeFillShade="F2"/>
          </w:tcPr>
          <w:p w14:paraId="1E3B56AA" w14:textId="0353370F" w:rsidR="00B150AC" w:rsidRPr="00450A66" w:rsidRDefault="00B47D0A" w:rsidP="00985A26">
            <w:pPr>
              <w:pStyle w:val="Textoindependiente"/>
              <w:kinsoku w:val="0"/>
              <w:overflowPunct w:val="0"/>
              <w:spacing w:beforeLines="40" w:before="96"/>
              <w:ind w:left="20"/>
              <w:rPr>
                <w:rFonts w:asciiTheme="majorHAnsi" w:hAnsiTheme="majorHAnsi" w:cstheme="majorHAnsi"/>
                <w:bCs/>
                <w:color w:val="00945C"/>
                <w:spacing w:val="-2"/>
              </w:rPr>
            </w:pPr>
            <w:r w:rsidRPr="00450A66">
              <w:rPr>
                <w:rFonts w:asciiTheme="majorHAnsi" w:hAnsiTheme="majorHAnsi" w:cstheme="majorHAnsi"/>
                <w:bCs/>
                <w:color w:val="00945C"/>
                <w:spacing w:val="-2"/>
              </w:rPr>
              <w:t>Provincia:</w:t>
            </w:r>
          </w:p>
        </w:tc>
        <w:tc>
          <w:tcPr>
            <w:tcW w:w="7459" w:type="dxa"/>
            <w:tcBorders>
              <w:top w:val="single" w:sz="4" w:space="0" w:color="FBD000"/>
              <w:bottom w:val="single" w:sz="4" w:space="0" w:color="FBD000"/>
            </w:tcBorders>
            <w:shd w:val="clear" w:color="auto" w:fill="FFFFFF" w:themeFill="background1"/>
          </w:tcPr>
          <w:p w14:paraId="65788768" w14:textId="326BC0A8" w:rsidR="00B150AC" w:rsidRPr="0040278F" w:rsidRDefault="0040278F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</w:p>
        </w:tc>
      </w:tr>
      <w:tr w:rsidR="00642A42" w:rsidRPr="00B47D0A" w14:paraId="4C85516D" w14:textId="77777777" w:rsidTr="00985A26">
        <w:tc>
          <w:tcPr>
            <w:tcW w:w="2529" w:type="dxa"/>
            <w:gridSpan w:val="2"/>
            <w:tcBorders>
              <w:top w:val="single" w:sz="4" w:space="0" w:color="FBD000"/>
              <w:bottom w:val="single" w:sz="4" w:space="0" w:color="FBD000"/>
            </w:tcBorders>
            <w:shd w:val="clear" w:color="auto" w:fill="F2F2F2" w:themeFill="background1" w:themeFillShade="F2"/>
          </w:tcPr>
          <w:p w14:paraId="0DBB91E0" w14:textId="3E5B792D" w:rsidR="00B150AC" w:rsidRPr="00450A66" w:rsidRDefault="00B47D0A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</w:pP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z w:val="18"/>
                <w:szCs w:val="18"/>
              </w:rPr>
              <w:t>Nombre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pacing w:val="-3"/>
                <w:sz w:val="18"/>
                <w:szCs w:val="18"/>
              </w:rPr>
              <w:t xml:space="preserve"> 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z w:val="18"/>
                <w:szCs w:val="18"/>
              </w:rPr>
              <w:t>y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pacing w:val="-2"/>
                <w:sz w:val="18"/>
                <w:szCs w:val="18"/>
              </w:rPr>
              <w:t xml:space="preserve"> 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z w:val="18"/>
                <w:szCs w:val="18"/>
              </w:rPr>
              <w:t>apellidos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pacing w:val="-3"/>
                <w:sz w:val="18"/>
                <w:szCs w:val="18"/>
              </w:rPr>
              <w:t xml:space="preserve"> 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pacing w:val="-2"/>
                <w:sz w:val="18"/>
                <w:szCs w:val="18"/>
              </w:rPr>
              <w:t>coordinador:</w:t>
            </w:r>
          </w:p>
        </w:tc>
        <w:tc>
          <w:tcPr>
            <w:tcW w:w="7459" w:type="dxa"/>
            <w:tcBorders>
              <w:top w:val="single" w:sz="4" w:space="0" w:color="FBD000"/>
              <w:bottom w:val="single" w:sz="4" w:space="0" w:color="FBD000"/>
            </w:tcBorders>
            <w:shd w:val="clear" w:color="auto" w:fill="FFFFFF" w:themeFill="background1"/>
          </w:tcPr>
          <w:p w14:paraId="6FD80002" w14:textId="5410A4AA" w:rsidR="00B150AC" w:rsidRPr="0040278F" w:rsidRDefault="0040278F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</w:p>
        </w:tc>
      </w:tr>
      <w:tr w:rsidR="00642A42" w:rsidRPr="00B47D0A" w14:paraId="3D34E24E" w14:textId="77777777" w:rsidTr="00985A26">
        <w:tc>
          <w:tcPr>
            <w:tcW w:w="2529" w:type="dxa"/>
            <w:gridSpan w:val="2"/>
            <w:tcBorders>
              <w:top w:val="single" w:sz="4" w:space="0" w:color="FBD000"/>
              <w:bottom w:val="single" w:sz="4" w:space="0" w:color="FBD000"/>
            </w:tcBorders>
            <w:shd w:val="clear" w:color="auto" w:fill="F2F2F2" w:themeFill="background1" w:themeFillShade="F2"/>
          </w:tcPr>
          <w:p w14:paraId="31919073" w14:textId="74F25A08" w:rsidR="00B150AC" w:rsidRPr="00450A66" w:rsidRDefault="00B47D0A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</w:pP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z w:val="18"/>
                <w:szCs w:val="18"/>
              </w:rPr>
              <w:t>Nombre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pacing w:val="-1"/>
                <w:sz w:val="18"/>
                <w:szCs w:val="18"/>
              </w:rPr>
              <w:t xml:space="preserve"> 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z w:val="18"/>
                <w:szCs w:val="18"/>
              </w:rPr>
              <w:t>y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pacing w:val="-1"/>
                <w:sz w:val="18"/>
                <w:szCs w:val="18"/>
              </w:rPr>
              <w:t xml:space="preserve"> 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z w:val="18"/>
                <w:szCs w:val="18"/>
              </w:rPr>
              <w:t>apellidos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pacing w:val="-1"/>
                <w:sz w:val="18"/>
                <w:szCs w:val="18"/>
              </w:rPr>
              <w:t xml:space="preserve"> 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z w:val="18"/>
                <w:szCs w:val="18"/>
              </w:rPr>
              <w:t>de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pacing w:val="-1"/>
                <w:sz w:val="18"/>
                <w:szCs w:val="18"/>
              </w:rPr>
              <w:t xml:space="preserve"> 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z w:val="18"/>
                <w:szCs w:val="18"/>
              </w:rPr>
              <w:t>todos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pacing w:val="-1"/>
                <w:sz w:val="18"/>
                <w:szCs w:val="18"/>
              </w:rPr>
              <w:t xml:space="preserve"> 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z w:val="18"/>
                <w:szCs w:val="18"/>
              </w:rPr>
              <w:t>los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pacing w:val="-1"/>
                <w:sz w:val="18"/>
                <w:szCs w:val="18"/>
              </w:rPr>
              <w:t xml:space="preserve"> 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z w:val="18"/>
                <w:szCs w:val="18"/>
              </w:rPr>
              <w:t>miembros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pacing w:val="-1"/>
                <w:sz w:val="18"/>
                <w:szCs w:val="18"/>
              </w:rPr>
              <w:t xml:space="preserve"> 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z w:val="18"/>
                <w:szCs w:val="18"/>
              </w:rPr>
              <w:t>del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pacing w:val="-1"/>
                <w:sz w:val="18"/>
                <w:szCs w:val="18"/>
              </w:rPr>
              <w:t xml:space="preserve"> </w:t>
            </w:r>
            <w:r w:rsidRPr="00450A66">
              <w:rPr>
                <w:rFonts w:asciiTheme="majorHAnsi" w:hAnsiTheme="majorHAnsi" w:cstheme="majorHAnsi"/>
                <w:b w:val="0"/>
                <w:bCs/>
                <w:color w:val="00945C"/>
                <w:sz w:val="18"/>
                <w:szCs w:val="18"/>
              </w:rPr>
              <w:t>grupo:</w:t>
            </w:r>
          </w:p>
        </w:tc>
        <w:tc>
          <w:tcPr>
            <w:tcW w:w="7459" w:type="dxa"/>
            <w:tcBorders>
              <w:top w:val="single" w:sz="4" w:space="0" w:color="FBD000"/>
              <w:bottom w:val="single" w:sz="4" w:space="0" w:color="FBD000"/>
            </w:tcBorders>
            <w:shd w:val="clear" w:color="auto" w:fill="FFFFFF" w:themeFill="background1"/>
          </w:tcPr>
          <w:p w14:paraId="385F5B0D" w14:textId="4A192564" w:rsidR="00B150AC" w:rsidRPr="0040278F" w:rsidRDefault="00B150AC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</w:p>
        </w:tc>
      </w:tr>
      <w:tr w:rsidR="00642A42" w:rsidRPr="00B47D0A" w14:paraId="344237AA" w14:textId="77777777" w:rsidTr="00642A42">
        <w:tc>
          <w:tcPr>
            <w:tcW w:w="418" w:type="dxa"/>
            <w:tcBorders>
              <w:top w:val="single" w:sz="4" w:space="0" w:color="FBD000"/>
              <w:bottom w:val="single" w:sz="4" w:space="0" w:color="FBD000"/>
            </w:tcBorders>
            <w:shd w:val="clear" w:color="auto" w:fill="F2F2F2" w:themeFill="background1" w:themeFillShade="F2"/>
          </w:tcPr>
          <w:p w14:paraId="30DAA959" w14:textId="5C5644B9" w:rsidR="0002751A" w:rsidRPr="00450A66" w:rsidRDefault="0002751A" w:rsidP="00985A26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</w:pPr>
            <w:r w:rsidRPr="00450A66"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  <w:t>1</w:t>
            </w:r>
          </w:p>
        </w:tc>
        <w:tc>
          <w:tcPr>
            <w:tcW w:w="9570" w:type="dxa"/>
            <w:gridSpan w:val="2"/>
            <w:tcBorders>
              <w:top w:val="single" w:sz="4" w:space="0" w:color="FBD000"/>
              <w:bottom w:val="single" w:sz="4" w:space="0" w:color="FBD000"/>
            </w:tcBorders>
            <w:shd w:val="clear" w:color="auto" w:fill="FFFFFF" w:themeFill="background1"/>
          </w:tcPr>
          <w:p w14:paraId="4F9F7B18" w14:textId="0CAF504E" w:rsidR="00B150AC" w:rsidRPr="0040278F" w:rsidRDefault="0040278F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18"/>
                <w:szCs w:val="18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 w:rsidRPr="0040278F">
              <w:rPr>
                <w:b w:val="0"/>
                <w:bCs/>
                <w:noProof/>
                <w:color w:val="0F0D29" w:themeColor="text1"/>
              </w:rPr>
              <w:t xml:space="preserve"> </w:t>
            </w:r>
          </w:p>
        </w:tc>
      </w:tr>
      <w:tr w:rsidR="0040278F" w:rsidRPr="00B47D0A" w14:paraId="4DAB04BF" w14:textId="77777777" w:rsidTr="00642A42">
        <w:tc>
          <w:tcPr>
            <w:tcW w:w="418" w:type="dxa"/>
            <w:tcBorders>
              <w:top w:val="single" w:sz="4" w:space="0" w:color="FBD000"/>
              <w:bottom w:val="single" w:sz="4" w:space="0" w:color="FBD000"/>
            </w:tcBorders>
            <w:shd w:val="clear" w:color="auto" w:fill="F2F2F2" w:themeFill="background1" w:themeFillShade="F2"/>
          </w:tcPr>
          <w:p w14:paraId="1A053F34" w14:textId="213DBC57" w:rsidR="0040278F" w:rsidRPr="00450A66" w:rsidRDefault="0040278F" w:rsidP="00985A26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</w:pPr>
            <w:r w:rsidRPr="00450A66"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  <w:t>2</w:t>
            </w:r>
          </w:p>
        </w:tc>
        <w:tc>
          <w:tcPr>
            <w:tcW w:w="9570" w:type="dxa"/>
            <w:gridSpan w:val="2"/>
            <w:tcBorders>
              <w:top w:val="single" w:sz="4" w:space="0" w:color="FBD000"/>
              <w:bottom w:val="single" w:sz="4" w:space="0" w:color="FBD000"/>
            </w:tcBorders>
            <w:shd w:val="clear" w:color="auto" w:fill="FFFFFF" w:themeFill="background1"/>
          </w:tcPr>
          <w:p w14:paraId="565673F3" w14:textId="56B7F8DD" w:rsidR="0040278F" w:rsidRPr="0040278F" w:rsidRDefault="0040278F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 w:rsidRPr="0040278F">
              <w:rPr>
                <w:b w:val="0"/>
                <w:bCs/>
                <w:noProof/>
                <w:color w:val="0F0D29" w:themeColor="text1"/>
              </w:rPr>
              <w:t xml:space="preserve"> </w:t>
            </w:r>
          </w:p>
        </w:tc>
      </w:tr>
      <w:tr w:rsidR="0040278F" w:rsidRPr="00B47D0A" w14:paraId="5C8F67AD" w14:textId="77777777" w:rsidTr="00642A42">
        <w:tc>
          <w:tcPr>
            <w:tcW w:w="418" w:type="dxa"/>
            <w:tcBorders>
              <w:top w:val="single" w:sz="4" w:space="0" w:color="FBD000"/>
              <w:bottom w:val="single" w:sz="4" w:space="0" w:color="FBD000"/>
            </w:tcBorders>
            <w:shd w:val="clear" w:color="auto" w:fill="F2F2F2" w:themeFill="background1" w:themeFillShade="F2"/>
          </w:tcPr>
          <w:p w14:paraId="072C7CE1" w14:textId="586F1D16" w:rsidR="0040278F" w:rsidRPr="00450A66" w:rsidRDefault="0040278F" w:rsidP="00985A26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</w:pPr>
            <w:r w:rsidRPr="00450A66"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  <w:t>3</w:t>
            </w:r>
          </w:p>
        </w:tc>
        <w:tc>
          <w:tcPr>
            <w:tcW w:w="9570" w:type="dxa"/>
            <w:gridSpan w:val="2"/>
            <w:tcBorders>
              <w:top w:val="single" w:sz="4" w:space="0" w:color="FBD000"/>
              <w:bottom w:val="single" w:sz="4" w:space="0" w:color="FBD000"/>
            </w:tcBorders>
            <w:shd w:val="clear" w:color="auto" w:fill="FFFFFF" w:themeFill="background1"/>
          </w:tcPr>
          <w:p w14:paraId="50BF78F0" w14:textId="257D65D2" w:rsidR="0040278F" w:rsidRPr="0040278F" w:rsidRDefault="0040278F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 w:rsidRPr="0040278F">
              <w:rPr>
                <w:b w:val="0"/>
                <w:bCs/>
                <w:noProof/>
                <w:color w:val="0F0D29" w:themeColor="text1"/>
              </w:rPr>
              <w:t xml:space="preserve"> </w:t>
            </w:r>
          </w:p>
        </w:tc>
      </w:tr>
      <w:tr w:rsidR="0040278F" w:rsidRPr="00B47D0A" w14:paraId="4AC37156" w14:textId="77777777" w:rsidTr="00642A42">
        <w:tc>
          <w:tcPr>
            <w:tcW w:w="418" w:type="dxa"/>
            <w:tcBorders>
              <w:top w:val="single" w:sz="4" w:space="0" w:color="FBD000"/>
              <w:bottom w:val="single" w:sz="4" w:space="0" w:color="FBD000"/>
            </w:tcBorders>
            <w:shd w:val="clear" w:color="auto" w:fill="F2F2F2" w:themeFill="background1" w:themeFillShade="F2"/>
          </w:tcPr>
          <w:p w14:paraId="38577726" w14:textId="46DFCE6D" w:rsidR="0040278F" w:rsidRPr="00450A66" w:rsidRDefault="0040278F" w:rsidP="00985A26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</w:pPr>
            <w:r w:rsidRPr="00450A66"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  <w:t>4</w:t>
            </w:r>
          </w:p>
        </w:tc>
        <w:tc>
          <w:tcPr>
            <w:tcW w:w="9570" w:type="dxa"/>
            <w:gridSpan w:val="2"/>
            <w:tcBorders>
              <w:top w:val="single" w:sz="4" w:space="0" w:color="FBD000"/>
              <w:bottom w:val="single" w:sz="4" w:space="0" w:color="FBD000"/>
            </w:tcBorders>
            <w:shd w:val="clear" w:color="auto" w:fill="FFFFFF" w:themeFill="background1"/>
          </w:tcPr>
          <w:p w14:paraId="0E82CB71" w14:textId="36924C14" w:rsidR="0040278F" w:rsidRPr="0040278F" w:rsidRDefault="0040278F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 w:rsidRPr="0040278F">
              <w:rPr>
                <w:b w:val="0"/>
                <w:bCs/>
                <w:noProof/>
                <w:color w:val="0F0D29" w:themeColor="text1"/>
              </w:rPr>
              <w:t xml:space="preserve"> </w:t>
            </w:r>
          </w:p>
        </w:tc>
      </w:tr>
      <w:tr w:rsidR="0040278F" w:rsidRPr="00B47D0A" w14:paraId="69629F04" w14:textId="77777777" w:rsidTr="00642A42">
        <w:tc>
          <w:tcPr>
            <w:tcW w:w="418" w:type="dxa"/>
            <w:tcBorders>
              <w:top w:val="single" w:sz="4" w:space="0" w:color="FBD000"/>
              <w:bottom w:val="single" w:sz="4" w:space="0" w:color="FBD000"/>
            </w:tcBorders>
            <w:shd w:val="clear" w:color="auto" w:fill="F2F2F2" w:themeFill="background1" w:themeFillShade="F2"/>
          </w:tcPr>
          <w:p w14:paraId="5905C1C5" w14:textId="077B5D42" w:rsidR="0040278F" w:rsidRPr="00450A66" w:rsidRDefault="0040278F" w:rsidP="00985A26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</w:pPr>
            <w:r w:rsidRPr="00450A66"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  <w:t>5</w:t>
            </w:r>
          </w:p>
        </w:tc>
        <w:tc>
          <w:tcPr>
            <w:tcW w:w="9570" w:type="dxa"/>
            <w:gridSpan w:val="2"/>
            <w:tcBorders>
              <w:top w:val="single" w:sz="4" w:space="0" w:color="FBD000"/>
              <w:bottom w:val="single" w:sz="4" w:space="0" w:color="FBD000"/>
            </w:tcBorders>
            <w:shd w:val="clear" w:color="auto" w:fill="FFFFFF" w:themeFill="background1"/>
          </w:tcPr>
          <w:p w14:paraId="4CE7883E" w14:textId="2C6194B2" w:rsidR="0040278F" w:rsidRPr="0040278F" w:rsidRDefault="0040278F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 w:rsidRPr="0040278F">
              <w:rPr>
                <w:b w:val="0"/>
                <w:bCs/>
                <w:noProof/>
                <w:color w:val="0F0D29" w:themeColor="text1"/>
              </w:rPr>
              <w:t xml:space="preserve"> </w:t>
            </w:r>
          </w:p>
        </w:tc>
      </w:tr>
      <w:tr w:rsidR="0040278F" w:rsidRPr="00B47D0A" w14:paraId="47FE33CA" w14:textId="77777777" w:rsidTr="00642A42">
        <w:tc>
          <w:tcPr>
            <w:tcW w:w="418" w:type="dxa"/>
            <w:tcBorders>
              <w:top w:val="single" w:sz="4" w:space="0" w:color="FBD000"/>
              <w:bottom w:val="single" w:sz="4" w:space="0" w:color="FBD000"/>
            </w:tcBorders>
            <w:shd w:val="clear" w:color="auto" w:fill="F2F2F2" w:themeFill="background1" w:themeFillShade="F2"/>
          </w:tcPr>
          <w:p w14:paraId="34D3CC81" w14:textId="7E1595E2" w:rsidR="0040278F" w:rsidRPr="00450A66" w:rsidRDefault="0040278F" w:rsidP="00985A26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</w:pPr>
            <w:r w:rsidRPr="00450A66"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  <w:t>6</w:t>
            </w:r>
          </w:p>
        </w:tc>
        <w:tc>
          <w:tcPr>
            <w:tcW w:w="9570" w:type="dxa"/>
            <w:gridSpan w:val="2"/>
            <w:tcBorders>
              <w:top w:val="single" w:sz="4" w:space="0" w:color="FBD000"/>
              <w:bottom w:val="single" w:sz="4" w:space="0" w:color="FBD000"/>
            </w:tcBorders>
            <w:shd w:val="clear" w:color="auto" w:fill="FFFFFF" w:themeFill="background1"/>
          </w:tcPr>
          <w:p w14:paraId="3C5946CE" w14:textId="522D3BF2" w:rsidR="0040278F" w:rsidRPr="0040278F" w:rsidRDefault="0040278F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 w:rsidRPr="0040278F">
              <w:rPr>
                <w:b w:val="0"/>
                <w:bCs/>
                <w:noProof/>
                <w:color w:val="0F0D29" w:themeColor="text1"/>
              </w:rPr>
              <w:t xml:space="preserve"> </w:t>
            </w:r>
          </w:p>
        </w:tc>
      </w:tr>
      <w:tr w:rsidR="0040278F" w:rsidRPr="00B47D0A" w14:paraId="4A21BA2B" w14:textId="77777777" w:rsidTr="00642A42">
        <w:tc>
          <w:tcPr>
            <w:tcW w:w="418" w:type="dxa"/>
            <w:tcBorders>
              <w:top w:val="single" w:sz="4" w:space="0" w:color="FBD000"/>
              <w:bottom w:val="single" w:sz="4" w:space="0" w:color="FBD000"/>
            </w:tcBorders>
            <w:shd w:val="clear" w:color="auto" w:fill="F2F2F2" w:themeFill="background1" w:themeFillShade="F2"/>
          </w:tcPr>
          <w:p w14:paraId="1474B683" w14:textId="0AEFF225" w:rsidR="0040278F" w:rsidRPr="00450A66" w:rsidRDefault="0040278F" w:rsidP="00985A26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</w:pPr>
            <w:r w:rsidRPr="00450A66"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  <w:t>7</w:t>
            </w:r>
          </w:p>
        </w:tc>
        <w:tc>
          <w:tcPr>
            <w:tcW w:w="9570" w:type="dxa"/>
            <w:gridSpan w:val="2"/>
            <w:tcBorders>
              <w:top w:val="single" w:sz="4" w:space="0" w:color="FBD000"/>
              <w:bottom w:val="single" w:sz="4" w:space="0" w:color="FBD000"/>
            </w:tcBorders>
            <w:shd w:val="clear" w:color="auto" w:fill="FFFFFF" w:themeFill="background1"/>
          </w:tcPr>
          <w:p w14:paraId="5C8A8BCA" w14:textId="39A38B8C" w:rsidR="0040278F" w:rsidRPr="0040278F" w:rsidRDefault="0040278F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 w:rsidRPr="0040278F">
              <w:rPr>
                <w:b w:val="0"/>
                <w:bCs/>
                <w:noProof/>
                <w:color w:val="0F0D29" w:themeColor="text1"/>
              </w:rPr>
              <w:t xml:space="preserve"> </w:t>
            </w:r>
          </w:p>
        </w:tc>
      </w:tr>
      <w:tr w:rsidR="00376898" w:rsidRPr="00B47D0A" w14:paraId="2A6858F0" w14:textId="77777777" w:rsidTr="00642A42">
        <w:tc>
          <w:tcPr>
            <w:tcW w:w="418" w:type="dxa"/>
            <w:tcBorders>
              <w:top w:val="single" w:sz="4" w:space="0" w:color="FBD000"/>
              <w:bottom w:val="single" w:sz="4" w:space="0" w:color="FBD000"/>
            </w:tcBorders>
            <w:shd w:val="clear" w:color="auto" w:fill="F2F2F2" w:themeFill="background1" w:themeFillShade="F2"/>
          </w:tcPr>
          <w:p w14:paraId="2C6FA68D" w14:textId="41FEF915" w:rsidR="00376898" w:rsidRPr="00450A66" w:rsidRDefault="00376898" w:rsidP="00985A26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</w:pPr>
            <w:r w:rsidRPr="00450A66"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  <w:t>8</w:t>
            </w:r>
          </w:p>
        </w:tc>
        <w:tc>
          <w:tcPr>
            <w:tcW w:w="9570" w:type="dxa"/>
            <w:gridSpan w:val="2"/>
            <w:tcBorders>
              <w:top w:val="single" w:sz="4" w:space="0" w:color="FBD000"/>
              <w:bottom w:val="single" w:sz="4" w:space="0" w:color="FBD000"/>
            </w:tcBorders>
            <w:shd w:val="clear" w:color="auto" w:fill="FFFFFF" w:themeFill="background1"/>
          </w:tcPr>
          <w:p w14:paraId="52553894" w14:textId="585E678A" w:rsidR="00376898" w:rsidRPr="0040278F" w:rsidRDefault="00376898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</w:p>
        </w:tc>
      </w:tr>
      <w:tr w:rsidR="00376898" w:rsidRPr="00B47D0A" w14:paraId="20214F96" w14:textId="77777777" w:rsidTr="00642A42">
        <w:tc>
          <w:tcPr>
            <w:tcW w:w="418" w:type="dxa"/>
            <w:tcBorders>
              <w:top w:val="single" w:sz="4" w:space="0" w:color="FBD000"/>
              <w:bottom w:val="single" w:sz="4" w:space="0" w:color="FBD000"/>
            </w:tcBorders>
            <w:shd w:val="clear" w:color="auto" w:fill="F2F2F2" w:themeFill="background1" w:themeFillShade="F2"/>
          </w:tcPr>
          <w:p w14:paraId="0028BA7F" w14:textId="6DA6719E" w:rsidR="00376898" w:rsidRPr="00450A66" w:rsidRDefault="00376898" w:rsidP="00985A26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</w:pPr>
            <w:r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  <w:t>9</w:t>
            </w:r>
          </w:p>
        </w:tc>
        <w:tc>
          <w:tcPr>
            <w:tcW w:w="9570" w:type="dxa"/>
            <w:gridSpan w:val="2"/>
            <w:tcBorders>
              <w:top w:val="single" w:sz="4" w:space="0" w:color="FBD000"/>
              <w:bottom w:val="single" w:sz="4" w:space="0" w:color="FBD000"/>
            </w:tcBorders>
            <w:shd w:val="clear" w:color="auto" w:fill="FFFFFF" w:themeFill="background1"/>
          </w:tcPr>
          <w:p w14:paraId="35873C4E" w14:textId="38B6F260" w:rsidR="00376898" w:rsidRPr="0040278F" w:rsidRDefault="00376898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</w:p>
        </w:tc>
      </w:tr>
      <w:tr w:rsidR="00376898" w:rsidRPr="00B47D0A" w14:paraId="2C924FBF" w14:textId="77777777" w:rsidTr="00642A42">
        <w:tc>
          <w:tcPr>
            <w:tcW w:w="418" w:type="dxa"/>
            <w:tcBorders>
              <w:top w:val="single" w:sz="4" w:space="0" w:color="FBD000"/>
              <w:bottom w:val="single" w:sz="4" w:space="0" w:color="FBD000"/>
            </w:tcBorders>
            <w:shd w:val="clear" w:color="auto" w:fill="F2F2F2" w:themeFill="background1" w:themeFillShade="F2"/>
          </w:tcPr>
          <w:p w14:paraId="37D1EBA5" w14:textId="3096DF40" w:rsidR="00376898" w:rsidRPr="00450A66" w:rsidRDefault="00376898" w:rsidP="00985A26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</w:pPr>
            <w:r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  <w:t>10</w:t>
            </w:r>
          </w:p>
        </w:tc>
        <w:tc>
          <w:tcPr>
            <w:tcW w:w="9570" w:type="dxa"/>
            <w:gridSpan w:val="2"/>
            <w:tcBorders>
              <w:top w:val="single" w:sz="4" w:space="0" w:color="FBD000"/>
              <w:bottom w:val="single" w:sz="4" w:space="0" w:color="FBD000"/>
            </w:tcBorders>
            <w:shd w:val="clear" w:color="auto" w:fill="FFFFFF" w:themeFill="background1"/>
          </w:tcPr>
          <w:p w14:paraId="0B49E2E6" w14:textId="5D7D0D29" w:rsidR="00376898" w:rsidRPr="0040278F" w:rsidRDefault="00376898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</w:p>
        </w:tc>
      </w:tr>
      <w:tr w:rsidR="00376898" w:rsidRPr="00B47D0A" w14:paraId="182FA1C1" w14:textId="77777777" w:rsidTr="00642A42">
        <w:tc>
          <w:tcPr>
            <w:tcW w:w="418" w:type="dxa"/>
            <w:tcBorders>
              <w:top w:val="single" w:sz="4" w:space="0" w:color="FBD000"/>
              <w:bottom w:val="single" w:sz="4" w:space="0" w:color="FBD000"/>
            </w:tcBorders>
            <w:shd w:val="clear" w:color="auto" w:fill="F2F2F2" w:themeFill="background1" w:themeFillShade="F2"/>
          </w:tcPr>
          <w:p w14:paraId="040A2317" w14:textId="2D35B4A5" w:rsidR="00376898" w:rsidRPr="00450A66" w:rsidRDefault="00376898" w:rsidP="00985A26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</w:pPr>
            <w:r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  <w:t>12</w:t>
            </w:r>
          </w:p>
        </w:tc>
        <w:tc>
          <w:tcPr>
            <w:tcW w:w="9570" w:type="dxa"/>
            <w:gridSpan w:val="2"/>
            <w:tcBorders>
              <w:top w:val="single" w:sz="4" w:space="0" w:color="FBD000"/>
              <w:bottom w:val="single" w:sz="4" w:space="0" w:color="FBD000"/>
            </w:tcBorders>
            <w:shd w:val="clear" w:color="auto" w:fill="FFFFFF" w:themeFill="background1"/>
          </w:tcPr>
          <w:p w14:paraId="13F0CE86" w14:textId="216ED841" w:rsidR="00376898" w:rsidRPr="0040278F" w:rsidRDefault="00376898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</w:p>
        </w:tc>
      </w:tr>
      <w:tr w:rsidR="00376898" w:rsidRPr="00B47D0A" w14:paraId="623C954E" w14:textId="77777777" w:rsidTr="00642A42">
        <w:tc>
          <w:tcPr>
            <w:tcW w:w="418" w:type="dxa"/>
            <w:tcBorders>
              <w:top w:val="single" w:sz="4" w:space="0" w:color="FBD000"/>
              <w:bottom w:val="single" w:sz="4" w:space="0" w:color="FBD000"/>
            </w:tcBorders>
            <w:shd w:val="clear" w:color="auto" w:fill="F2F2F2" w:themeFill="background1" w:themeFillShade="F2"/>
          </w:tcPr>
          <w:p w14:paraId="5BF19C30" w14:textId="7CF96217" w:rsidR="00376898" w:rsidRPr="00450A66" w:rsidRDefault="00376898" w:rsidP="00985A26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</w:pPr>
            <w:r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  <w:t>13</w:t>
            </w:r>
          </w:p>
        </w:tc>
        <w:tc>
          <w:tcPr>
            <w:tcW w:w="9570" w:type="dxa"/>
            <w:gridSpan w:val="2"/>
            <w:tcBorders>
              <w:top w:val="single" w:sz="4" w:space="0" w:color="FBD000"/>
              <w:bottom w:val="single" w:sz="4" w:space="0" w:color="FBD000"/>
            </w:tcBorders>
            <w:shd w:val="clear" w:color="auto" w:fill="FFFFFF" w:themeFill="background1"/>
          </w:tcPr>
          <w:p w14:paraId="5F01C703" w14:textId="346B00D8" w:rsidR="00376898" w:rsidRPr="0040278F" w:rsidRDefault="00376898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</w:p>
        </w:tc>
      </w:tr>
      <w:tr w:rsidR="00376898" w:rsidRPr="00B47D0A" w14:paraId="05C92C28" w14:textId="77777777" w:rsidTr="00642A42">
        <w:tc>
          <w:tcPr>
            <w:tcW w:w="418" w:type="dxa"/>
            <w:tcBorders>
              <w:top w:val="single" w:sz="4" w:space="0" w:color="FBD000"/>
              <w:bottom w:val="single" w:sz="4" w:space="0" w:color="FBD000"/>
            </w:tcBorders>
            <w:shd w:val="clear" w:color="auto" w:fill="F2F2F2" w:themeFill="background1" w:themeFillShade="F2"/>
          </w:tcPr>
          <w:p w14:paraId="4938BBA9" w14:textId="3DED35F6" w:rsidR="00376898" w:rsidRPr="00450A66" w:rsidRDefault="00376898" w:rsidP="00985A26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</w:pPr>
            <w:r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  <w:t>14</w:t>
            </w:r>
          </w:p>
        </w:tc>
        <w:tc>
          <w:tcPr>
            <w:tcW w:w="9570" w:type="dxa"/>
            <w:gridSpan w:val="2"/>
            <w:tcBorders>
              <w:top w:val="single" w:sz="4" w:space="0" w:color="FBD000"/>
              <w:bottom w:val="single" w:sz="4" w:space="0" w:color="FBD000"/>
            </w:tcBorders>
            <w:shd w:val="clear" w:color="auto" w:fill="FFFFFF" w:themeFill="background1"/>
          </w:tcPr>
          <w:p w14:paraId="20841292" w14:textId="080C2009" w:rsidR="00376898" w:rsidRPr="0040278F" w:rsidRDefault="00376898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</w:p>
        </w:tc>
      </w:tr>
      <w:tr w:rsidR="00376898" w:rsidRPr="00B47D0A" w14:paraId="7DA0855E" w14:textId="77777777" w:rsidTr="00642A42">
        <w:tc>
          <w:tcPr>
            <w:tcW w:w="418" w:type="dxa"/>
            <w:tcBorders>
              <w:top w:val="single" w:sz="4" w:space="0" w:color="FBD000"/>
              <w:bottom w:val="single" w:sz="4" w:space="0" w:color="FBD000"/>
            </w:tcBorders>
            <w:shd w:val="clear" w:color="auto" w:fill="F2F2F2" w:themeFill="background1" w:themeFillShade="F2"/>
          </w:tcPr>
          <w:p w14:paraId="2BB826E0" w14:textId="5A630E60" w:rsidR="00376898" w:rsidRDefault="00376898" w:rsidP="00985A26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</w:pPr>
            <w:r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  <w:t>15</w:t>
            </w:r>
          </w:p>
        </w:tc>
        <w:tc>
          <w:tcPr>
            <w:tcW w:w="9570" w:type="dxa"/>
            <w:gridSpan w:val="2"/>
            <w:tcBorders>
              <w:top w:val="single" w:sz="4" w:space="0" w:color="FBD000"/>
              <w:bottom w:val="single" w:sz="4" w:space="0" w:color="FBD000"/>
            </w:tcBorders>
            <w:shd w:val="clear" w:color="auto" w:fill="FFFFFF" w:themeFill="background1"/>
          </w:tcPr>
          <w:p w14:paraId="52B82642" w14:textId="5435AA46" w:rsidR="00376898" w:rsidRPr="0040278F" w:rsidRDefault="00376898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</w:p>
        </w:tc>
      </w:tr>
    </w:tbl>
    <w:p w14:paraId="75815D6D" w14:textId="6920EEC1" w:rsidR="00B150AC" w:rsidRDefault="00B150AC" w:rsidP="00B150AC">
      <w:pPr>
        <w:spacing w:after="200"/>
        <w:rPr>
          <w:rFonts w:asciiTheme="majorHAnsi" w:hAnsiTheme="majorHAnsi" w:cstheme="majorHAnsi"/>
          <w:noProof/>
          <w:lang w:bidi="es-ES"/>
        </w:rPr>
      </w:pPr>
    </w:p>
    <w:p w14:paraId="17F6E647" w14:textId="77777777" w:rsidR="00376898" w:rsidRDefault="00376898" w:rsidP="00B150AC">
      <w:pPr>
        <w:spacing w:after="200"/>
        <w:rPr>
          <w:rFonts w:asciiTheme="majorHAnsi" w:hAnsiTheme="majorHAnsi" w:cstheme="majorHAnsi"/>
          <w:noProof/>
          <w:lang w:bidi="es-ES"/>
        </w:rPr>
      </w:pPr>
    </w:p>
    <w:p w14:paraId="1F63145E" w14:textId="77777777" w:rsidR="00376898" w:rsidRDefault="00376898" w:rsidP="00B150AC">
      <w:pPr>
        <w:spacing w:after="200"/>
        <w:rPr>
          <w:rFonts w:asciiTheme="majorHAnsi" w:hAnsiTheme="majorHAnsi" w:cstheme="majorHAnsi"/>
          <w:noProof/>
          <w:lang w:bidi="es-ES"/>
        </w:rPr>
      </w:pPr>
    </w:p>
    <w:p w14:paraId="3CDE5476" w14:textId="77777777" w:rsidR="00376898" w:rsidRPr="00B47D0A" w:rsidRDefault="00376898" w:rsidP="00B150AC">
      <w:pPr>
        <w:spacing w:after="200"/>
        <w:rPr>
          <w:rFonts w:asciiTheme="majorHAnsi" w:hAnsiTheme="majorHAnsi" w:cstheme="majorHAnsi"/>
          <w:noProof/>
          <w:lang w:bidi="es-ES"/>
        </w:rPr>
      </w:pPr>
    </w:p>
    <w:tbl>
      <w:tblPr>
        <w:tblStyle w:val="Tablaconcuadrcula"/>
        <w:tblW w:w="0" w:type="auto"/>
        <w:tblBorders>
          <w:top w:val="single" w:sz="18" w:space="0" w:color="FBD000"/>
          <w:left w:val="single" w:sz="18" w:space="0" w:color="FBD000"/>
          <w:bottom w:val="single" w:sz="18" w:space="0" w:color="FBD000"/>
          <w:right w:val="single" w:sz="18" w:space="0" w:color="FBD000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988"/>
      </w:tblGrid>
      <w:tr w:rsidR="0040278F" w:rsidRPr="00B47D0A" w14:paraId="1F6B2833" w14:textId="77777777" w:rsidTr="0096789E">
        <w:trPr>
          <w:trHeight w:val="439"/>
        </w:trPr>
        <w:tc>
          <w:tcPr>
            <w:tcW w:w="9988" w:type="dxa"/>
            <w:tcBorders>
              <w:bottom w:val="nil"/>
            </w:tcBorders>
            <w:shd w:val="clear" w:color="auto" w:fill="FBD000"/>
          </w:tcPr>
          <w:p w14:paraId="39DAF163" w14:textId="2BF2CF8D" w:rsidR="0040278F" w:rsidRPr="0040278F" w:rsidRDefault="0040278F" w:rsidP="00985A26">
            <w:pPr>
              <w:spacing w:beforeLines="40" w:before="96"/>
              <w:rPr>
                <w:rFonts w:asciiTheme="majorHAnsi" w:hAnsiTheme="majorHAnsi" w:cstheme="majorHAnsi"/>
                <w:b w:val="0"/>
                <w:bCs/>
                <w:color w:val="0F0D29" w:themeColor="text1"/>
                <w:sz w:val="22"/>
              </w:rPr>
            </w:pPr>
            <w:r w:rsidRPr="0040278F">
              <w:rPr>
                <w:rFonts w:asciiTheme="majorHAnsi" w:hAnsiTheme="majorHAnsi" w:cstheme="majorHAnsi"/>
                <w:bCs/>
                <w:color w:val="0F0D29" w:themeColor="text1"/>
                <w:sz w:val="22"/>
              </w:rPr>
              <w:lastRenderedPageBreak/>
              <w:t xml:space="preserve">CREACIÓN DEL CASO CLÍNICO: </w:t>
            </w:r>
            <w:r w:rsidRPr="00450A66">
              <w:rPr>
                <w:rFonts w:asciiTheme="majorHAnsi" w:hAnsiTheme="majorHAnsi" w:cstheme="majorHAnsi"/>
                <w:b w:val="0"/>
                <w:color w:val="0F0D29" w:themeColor="text1"/>
                <w:sz w:val="22"/>
              </w:rPr>
              <w:t>introducir en cada campo la información requerida</w:t>
            </w:r>
          </w:p>
        </w:tc>
      </w:tr>
      <w:tr w:rsidR="0040278F" w:rsidRPr="00B47D0A" w14:paraId="75963402" w14:textId="77777777" w:rsidTr="00684384">
        <w:trPr>
          <w:trHeight w:val="312"/>
        </w:trPr>
        <w:tc>
          <w:tcPr>
            <w:tcW w:w="998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1AF9A0B0" w14:textId="6FF728F1" w:rsidR="0040278F" w:rsidRPr="00684384" w:rsidRDefault="0040278F" w:rsidP="00985A26">
            <w:pPr>
              <w:tabs>
                <w:tab w:val="left" w:pos="5416"/>
              </w:tabs>
              <w:spacing w:beforeLines="40" w:before="96" w:after="200"/>
              <w:rPr>
                <w:rFonts w:asciiTheme="majorHAnsi" w:hAnsiTheme="majorHAnsi" w:cstheme="majorHAnsi"/>
                <w:noProof/>
                <w:color w:val="00945C"/>
                <w:sz w:val="18"/>
                <w:szCs w:val="18"/>
                <w:lang w:bidi="es-ES"/>
              </w:rPr>
            </w:pPr>
            <w:r w:rsidRPr="00450A66">
              <w:rPr>
                <w:color w:val="00945C"/>
                <w:sz w:val="20"/>
                <w:szCs w:val="20"/>
              </w:rPr>
              <w:t>Título del</w:t>
            </w:r>
            <w:r w:rsidRPr="00450A66">
              <w:rPr>
                <w:color w:val="00945C"/>
                <w:spacing w:val="1"/>
                <w:sz w:val="20"/>
                <w:szCs w:val="20"/>
              </w:rPr>
              <w:t xml:space="preserve"> </w:t>
            </w:r>
            <w:r w:rsidRPr="00450A66">
              <w:rPr>
                <w:color w:val="00945C"/>
                <w:spacing w:val="-2"/>
                <w:sz w:val="20"/>
                <w:szCs w:val="20"/>
              </w:rPr>
              <w:t>caso:</w:t>
            </w:r>
            <w:r w:rsidR="00642A42" w:rsidRPr="00684384">
              <w:rPr>
                <w:color w:val="00945C"/>
                <w:spacing w:val="-2"/>
                <w:sz w:val="18"/>
                <w:szCs w:val="18"/>
              </w:rPr>
              <w:tab/>
            </w:r>
          </w:p>
        </w:tc>
      </w:tr>
      <w:tr w:rsidR="00642A42" w:rsidRPr="00B47D0A" w14:paraId="6D0D4E08" w14:textId="77777777" w:rsidTr="00642A42">
        <w:trPr>
          <w:trHeight w:val="700"/>
        </w:trPr>
        <w:tc>
          <w:tcPr>
            <w:tcW w:w="9988" w:type="dxa"/>
            <w:tcBorders>
              <w:top w:val="nil"/>
              <w:bottom w:val="single" w:sz="4" w:space="0" w:color="FBD000"/>
            </w:tcBorders>
            <w:shd w:val="clear" w:color="auto" w:fill="FFFFFF" w:themeFill="background1"/>
          </w:tcPr>
          <w:p w14:paraId="6D017C60" w14:textId="4C680245" w:rsidR="00642A42" w:rsidRPr="00642A42" w:rsidRDefault="00642A42" w:rsidP="00985A26">
            <w:pPr>
              <w:pStyle w:val="Textoindependiente"/>
              <w:kinsoku w:val="0"/>
              <w:overflowPunct w:val="0"/>
              <w:spacing w:beforeLines="40" w:before="96"/>
              <w:ind w:left="0"/>
              <w:rPr>
                <w:rFonts w:asciiTheme="majorHAnsi" w:hAnsiTheme="majorHAnsi" w:cstheme="majorHAnsi"/>
                <w:bCs/>
                <w:color w:val="808080" w:themeColor="background1" w:themeShade="80"/>
                <w:spacing w:val="-2"/>
              </w:rPr>
            </w:pPr>
            <w:r w:rsidRPr="0040278F">
              <w:rPr>
                <w:rFonts w:asciiTheme="majorHAnsi" w:hAnsiTheme="majorHAnsi" w:cstheme="majorHAnsi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</w:p>
        </w:tc>
      </w:tr>
      <w:tr w:rsidR="00642A42" w:rsidRPr="00B47D0A" w14:paraId="21CD913A" w14:textId="77777777" w:rsidTr="00684384">
        <w:trPr>
          <w:trHeight w:val="304"/>
        </w:trPr>
        <w:tc>
          <w:tcPr>
            <w:tcW w:w="9988" w:type="dxa"/>
            <w:tcBorders>
              <w:top w:val="single" w:sz="4" w:space="0" w:color="FBD000"/>
              <w:bottom w:val="nil"/>
            </w:tcBorders>
            <w:shd w:val="clear" w:color="auto" w:fill="F2F2F2" w:themeFill="background1" w:themeFillShade="F2"/>
          </w:tcPr>
          <w:p w14:paraId="2D07DD9D" w14:textId="54CD3374" w:rsidR="00642A42" w:rsidRPr="00684384" w:rsidRDefault="00642A42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0945C"/>
                <w:sz w:val="18"/>
                <w:szCs w:val="18"/>
                <w:lang w:bidi="es-ES"/>
              </w:rPr>
            </w:pPr>
            <w:r w:rsidRPr="00450A66">
              <w:rPr>
                <w:color w:val="00945C"/>
                <w:sz w:val="20"/>
                <w:szCs w:val="20"/>
              </w:rPr>
              <w:t>Perfil</w:t>
            </w:r>
            <w:r w:rsidRPr="00450A66">
              <w:rPr>
                <w:color w:val="00945C"/>
                <w:spacing w:val="-8"/>
                <w:sz w:val="20"/>
                <w:szCs w:val="20"/>
              </w:rPr>
              <w:t xml:space="preserve"> </w:t>
            </w:r>
            <w:r w:rsidRPr="00450A66">
              <w:rPr>
                <w:color w:val="00945C"/>
                <w:sz w:val="20"/>
                <w:szCs w:val="20"/>
              </w:rPr>
              <w:t>del</w:t>
            </w:r>
            <w:r w:rsidRPr="00450A66">
              <w:rPr>
                <w:color w:val="00945C"/>
                <w:spacing w:val="-8"/>
                <w:sz w:val="20"/>
                <w:szCs w:val="20"/>
              </w:rPr>
              <w:t xml:space="preserve"> </w:t>
            </w:r>
            <w:r w:rsidRPr="00450A66">
              <w:rPr>
                <w:color w:val="00945C"/>
                <w:sz w:val="20"/>
                <w:szCs w:val="20"/>
              </w:rPr>
              <w:t>paciente</w:t>
            </w:r>
            <w:r w:rsidRPr="00684384">
              <w:rPr>
                <w:color w:val="00945C"/>
                <w:sz w:val="18"/>
                <w:szCs w:val="18"/>
              </w:rPr>
              <w:t>:</w:t>
            </w:r>
            <w:r w:rsidRPr="00684384">
              <w:rPr>
                <w:b w:val="0"/>
                <w:bCs/>
                <w:color w:val="00945C"/>
                <w:spacing w:val="-7"/>
                <w:sz w:val="18"/>
                <w:szCs w:val="18"/>
              </w:rPr>
              <w:t xml:space="preserve"> 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indicar</w:t>
            </w:r>
            <w:r w:rsidRPr="00450A66">
              <w:rPr>
                <w:b w:val="0"/>
                <w:bCs/>
                <w:color w:val="808080" w:themeColor="background1" w:themeShade="80"/>
                <w:spacing w:val="-7"/>
                <w:sz w:val="18"/>
                <w:szCs w:val="18"/>
              </w:rPr>
              <w:t xml:space="preserve"> 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puntos</w:t>
            </w:r>
            <w:r w:rsidRPr="00450A66">
              <w:rPr>
                <w:b w:val="0"/>
                <w:bCs/>
                <w:color w:val="808080" w:themeColor="background1" w:themeShade="80"/>
                <w:spacing w:val="-7"/>
                <w:sz w:val="18"/>
                <w:szCs w:val="18"/>
              </w:rPr>
              <w:t xml:space="preserve"> 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principales</w:t>
            </w:r>
            <w:r w:rsidRPr="00450A66">
              <w:rPr>
                <w:b w:val="0"/>
                <w:bCs/>
                <w:color w:val="808080" w:themeColor="background1" w:themeShade="80"/>
                <w:spacing w:val="-7"/>
                <w:sz w:val="18"/>
                <w:szCs w:val="18"/>
              </w:rPr>
              <w:t xml:space="preserve"> 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como</w:t>
            </w:r>
            <w:r w:rsidRPr="00450A66">
              <w:rPr>
                <w:b w:val="0"/>
                <w:bCs/>
                <w:color w:val="808080" w:themeColor="background1" w:themeShade="80"/>
                <w:spacing w:val="-7"/>
                <w:sz w:val="18"/>
                <w:szCs w:val="18"/>
              </w:rPr>
              <w:t xml:space="preserve"> 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diagnóstico</w:t>
            </w:r>
            <w:r w:rsidRPr="00450A66">
              <w:rPr>
                <w:b w:val="0"/>
                <w:bCs/>
                <w:color w:val="808080" w:themeColor="background1" w:themeShade="80"/>
                <w:spacing w:val="-7"/>
                <w:sz w:val="18"/>
                <w:szCs w:val="18"/>
              </w:rPr>
              <w:t xml:space="preserve"> 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de</w:t>
            </w:r>
            <w:r w:rsidRPr="00450A66">
              <w:rPr>
                <w:b w:val="0"/>
                <w:bCs/>
                <w:color w:val="808080" w:themeColor="background1" w:themeShade="80"/>
                <w:spacing w:val="-7"/>
                <w:sz w:val="18"/>
                <w:szCs w:val="18"/>
              </w:rPr>
              <w:t xml:space="preserve"> 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EPOC</w:t>
            </w:r>
            <w:r w:rsidR="00B711AC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 con tiempo desde el diagnóstico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,</w:t>
            </w:r>
            <w:r w:rsidRPr="00450A66">
              <w:rPr>
                <w:b w:val="0"/>
                <w:bCs/>
                <w:color w:val="808080" w:themeColor="background1" w:themeShade="80"/>
                <w:spacing w:val="-7"/>
                <w:sz w:val="18"/>
                <w:szCs w:val="18"/>
              </w:rPr>
              <w:t xml:space="preserve"> 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sexo,</w:t>
            </w:r>
            <w:r w:rsidRPr="00450A66">
              <w:rPr>
                <w:b w:val="0"/>
                <w:bCs/>
                <w:color w:val="808080" w:themeColor="background1" w:themeShade="80"/>
                <w:spacing w:val="-7"/>
                <w:sz w:val="18"/>
                <w:szCs w:val="18"/>
              </w:rPr>
              <w:t xml:space="preserve"> 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edad,</w:t>
            </w:r>
            <w:r w:rsidRPr="00450A66">
              <w:rPr>
                <w:b w:val="0"/>
                <w:bCs/>
                <w:color w:val="808080" w:themeColor="background1" w:themeShade="80"/>
                <w:spacing w:val="-7"/>
                <w:sz w:val="18"/>
                <w:szCs w:val="18"/>
              </w:rPr>
              <w:t xml:space="preserve"> 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antecedentes familiares, hábitos y estilo de vida (tabaquismo, dieta, actividad física..), ocupación profesional, sintomatología, motivo de consulta</w:t>
            </w:r>
            <w:r w:rsidR="00376898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, etc.</w:t>
            </w:r>
          </w:p>
        </w:tc>
      </w:tr>
      <w:tr w:rsidR="00642A42" w:rsidRPr="00B47D0A" w14:paraId="42FCFC03" w14:textId="77777777" w:rsidTr="00985A26">
        <w:trPr>
          <w:trHeight w:val="2495"/>
        </w:trPr>
        <w:tc>
          <w:tcPr>
            <w:tcW w:w="9988" w:type="dxa"/>
            <w:tcBorders>
              <w:top w:val="nil"/>
              <w:bottom w:val="single" w:sz="18" w:space="0" w:color="FBD000"/>
            </w:tcBorders>
            <w:shd w:val="clear" w:color="auto" w:fill="FFFFFF" w:themeFill="background1"/>
          </w:tcPr>
          <w:p w14:paraId="57AF33C9" w14:textId="27CB39B3" w:rsidR="00684384" w:rsidRDefault="00252003" w:rsidP="00985A26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252003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</w:p>
          <w:p w14:paraId="20DDD6BC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492BC7E5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3A38DE71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32A7D03F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7FD25467" w14:textId="094AB0D9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</w:tc>
      </w:tr>
      <w:tr w:rsidR="00684384" w:rsidRPr="00684384" w14:paraId="25BB2ED1" w14:textId="77777777" w:rsidTr="009678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479"/>
        </w:trPr>
        <w:tc>
          <w:tcPr>
            <w:tcW w:w="9988" w:type="dxa"/>
            <w:tcBorders>
              <w:top w:val="single" w:sz="18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BD000"/>
          </w:tcPr>
          <w:p w14:paraId="78BA7F86" w14:textId="77777777" w:rsidR="00684384" w:rsidRPr="00684384" w:rsidRDefault="00684384" w:rsidP="00840E78">
            <w:pPr>
              <w:spacing w:before="40"/>
              <w:rPr>
                <w:rFonts w:asciiTheme="majorHAnsi" w:hAnsiTheme="majorHAnsi" w:cstheme="majorHAnsi"/>
                <w:bCs/>
                <w:color w:val="0F0D29" w:themeColor="text1"/>
                <w:sz w:val="22"/>
              </w:rPr>
            </w:pPr>
            <w:r w:rsidRPr="0040278F">
              <w:rPr>
                <w:rFonts w:asciiTheme="majorHAnsi" w:hAnsiTheme="majorHAnsi" w:cstheme="majorHAnsi"/>
                <w:bCs/>
                <w:color w:val="0F0D29" w:themeColor="text1"/>
                <w:sz w:val="22"/>
              </w:rPr>
              <w:t>CREACIÓN DEL CASO CLÍNICO</w:t>
            </w:r>
            <w:r w:rsidRPr="00450A66">
              <w:rPr>
                <w:rFonts w:asciiTheme="majorHAnsi" w:hAnsiTheme="majorHAnsi" w:cstheme="majorHAnsi"/>
                <w:b w:val="0"/>
                <w:color w:val="0F0D29" w:themeColor="text1"/>
                <w:sz w:val="22"/>
              </w:rPr>
              <w:t>: introducir en cada campo la información requerida</w:t>
            </w:r>
          </w:p>
        </w:tc>
      </w:tr>
      <w:tr w:rsidR="00684384" w:rsidRPr="00642A42" w14:paraId="7CEAD070" w14:textId="77777777" w:rsidTr="006843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9988" w:type="dxa"/>
            <w:tcBorders>
              <w:top w:val="single" w:sz="6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7B40B849" w14:textId="0447C711" w:rsidR="00684384" w:rsidRPr="00684384" w:rsidRDefault="00684384" w:rsidP="00840E78">
            <w:pPr>
              <w:tabs>
                <w:tab w:val="left" w:pos="5416"/>
              </w:tabs>
              <w:spacing w:before="40" w:after="200"/>
              <w:rPr>
                <w:rFonts w:ascii="Arial" w:hAnsi="Arial" w:cs="Arial"/>
                <w:b w:val="0"/>
                <w:color w:val="596469"/>
                <w:sz w:val="18"/>
                <w:szCs w:val="18"/>
              </w:rPr>
            </w:pPr>
            <w:r w:rsidRPr="00450A66">
              <w:rPr>
                <w:color w:val="00945C"/>
                <w:sz w:val="20"/>
                <w:szCs w:val="20"/>
              </w:rPr>
              <w:t>Historia clínica de la EPOC:</w:t>
            </w:r>
            <w:r w:rsidRPr="00450A66">
              <w:rPr>
                <w:b w:val="0"/>
                <w:bCs/>
                <w:color w:val="00945C"/>
                <w:sz w:val="20"/>
                <w:szCs w:val="20"/>
              </w:rPr>
              <w:t xml:space="preserve"> 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indicar tratamiento actual</w:t>
            </w:r>
            <w:r w:rsidR="00A03A30" w:rsidRPr="00A03A30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 (inhalado, </w:t>
            </w:r>
            <w:r w:rsidR="00A03A30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medicación de </w:t>
            </w:r>
            <w:r w:rsidR="00A03A30" w:rsidRPr="00A03A30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rescate, dislip</w:t>
            </w:r>
            <w:r w:rsidR="00A03A30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é</w:t>
            </w:r>
            <w:r w:rsidR="00A03A30" w:rsidRPr="00A03A30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micos, antihipertensivos, </w:t>
            </w:r>
            <w:r w:rsidR="00A03A30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etc</w:t>
            </w:r>
            <w:r w:rsidR="00A03A30" w:rsidRPr="00A03A30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)</w:t>
            </w:r>
            <w:r w:rsidRPr="00A03A30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patrón de disnea, calidad de vida, historial exacerbaciones, comorbilidades, vacunación, etc.</w:t>
            </w:r>
          </w:p>
        </w:tc>
      </w:tr>
      <w:tr w:rsidR="00684384" w:rsidRPr="00684384" w14:paraId="7DBE15AE" w14:textId="77777777" w:rsidTr="006843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004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18" w:space="0" w:color="FBD000"/>
              <w:right w:val="single" w:sz="18" w:space="0" w:color="FBD000"/>
            </w:tcBorders>
          </w:tcPr>
          <w:p w14:paraId="352D83CF" w14:textId="77777777" w:rsidR="00684384" w:rsidRDefault="00450A66" w:rsidP="00840E78">
            <w:pPr>
              <w:spacing w:before="40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4" behindDoc="0" locked="0" layoutInCell="1" allowOverlap="1" wp14:anchorId="50773BC6" wp14:editId="52EB5C78">
                  <wp:simplePos x="0" y="0"/>
                  <wp:positionH relativeFrom="column">
                    <wp:posOffset>6028690</wp:posOffset>
                  </wp:positionH>
                  <wp:positionV relativeFrom="paragraph">
                    <wp:posOffset>2589828</wp:posOffset>
                  </wp:positionV>
                  <wp:extent cx="584230" cy="768389"/>
                  <wp:effectExtent l="0" t="0" r="6350" b="0"/>
                  <wp:wrapNone/>
                  <wp:docPr id="1932546931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095204" name="Imagen 40509520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230" cy="7683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84384"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 w:rsidR="00684384">
              <w:rPr>
                <w:noProof/>
              </w:rPr>
              <w:t xml:space="preserve"> </w:t>
            </w:r>
          </w:p>
          <w:p w14:paraId="1257C8A8" w14:textId="77777777" w:rsidR="003743CE" w:rsidRPr="003743CE" w:rsidRDefault="003743CE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04F5F20F" w14:textId="77777777" w:rsidR="003743CE" w:rsidRPr="003743CE" w:rsidRDefault="003743CE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2C275A9A" w14:textId="77777777" w:rsidR="003743CE" w:rsidRPr="003743CE" w:rsidRDefault="003743CE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28848D4D" w14:textId="77777777" w:rsidR="003743CE" w:rsidRPr="003743CE" w:rsidRDefault="003743CE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6CA15A60" w14:textId="77777777" w:rsidR="003743CE" w:rsidRPr="003743CE" w:rsidRDefault="003743CE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13BCCD13" w14:textId="77777777" w:rsidR="003743CE" w:rsidRPr="003743CE" w:rsidRDefault="003743CE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17696605" w14:textId="77777777" w:rsidR="003743CE" w:rsidRPr="003743CE" w:rsidRDefault="003743CE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3D0FE9E8" w14:textId="77777777" w:rsidR="003743CE" w:rsidRPr="003743CE" w:rsidRDefault="003743CE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12D0BF65" w14:textId="77777777" w:rsidR="003743CE" w:rsidRPr="003743CE" w:rsidRDefault="003743CE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7CAE77D4" w14:textId="77777777" w:rsidR="003743CE" w:rsidRPr="003743CE" w:rsidRDefault="003743CE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1B957448" w14:textId="77777777" w:rsidR="003743CE" w:rsidRPr="003743CE" w:rsidRDefault="003743CE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7E0BC96B" w14:textId="77777777" w:rsidR="003743CE" w:rsidRPr="003743CE" w:rsidRDefault="003743CE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67A5C90E" w14:textId="77777777" w:rsidR="003743CE" w:rsidRDefault="003743CE" w:rsidP="003743CE">
            <w:pPr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</w:p>
          <w:p w14:paraId="691682DB" w14:textId="77777777" w:rsidR="003743CE" w:rsidRDefault="003743CE" w:rsidP="003743CE">
            <w:pPr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</w:p>
          <w:p w14:paraId="65A37336" w14:textId="77777777" w:rsidR="003743CE" w:rsidRDefault="003743CE" w:rsidP="003743CE">
            <w:pPr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</w:p>
          <w:p w14:paraId="09563AD2" w14:textId="77777777" w:rsidR="003743CE" w:rsidRDefault="003743CE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4D3CCCF1" w14:textId="77777777" w:rsidR="00376898" w:rsidRDefault="00376898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7D51E4B4" w14:textId="77777777" w:rsidR="00376898" w:rsidRDefault="00376898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75A83799" w14:textId="77777777" w:rsidR="00376898" w:rsidRDefault="00376898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674DB62D" w14:textId="77777777" w:rsidR="00376898" w:rsidRDefault="00376898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5B1A362D" w14:textId="77777777" w:rsidR="00376898" w:rsidRDefault="00376898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06A1B0B0" w14:textId="77777777" w:rsidR="00376898" w:rsidRDefault="00376898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574B45B5" w14:textId="47EBBD21" w:rsidR="00376898" w:rsidRPr="003743CE" w:rsidRDefault="00376898" w:rsidP="003743CE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</w:tc>
      </w:tr>
    </w:tbl>
    <w:p w14:paraId="1534ADC3" w14:textId="77777777" w:rsidR="00376898" w:rsidRDefault="00376898" w:rsidP="00684384">
      <w:pPr>
        <w:spacing w:after="200"/>
        <w:rPr>
          <w:noProof/>
          <w:sz w:val="20"/>
          <w:szCs w:val="20"/>
        </w:rPr>
      </w:pPr>
    </w:p>
    <w:p w14:paraId="4E8A9071" w14:textId="77777777" w:rsidR="00376898" w:rsidRDefault="00376898" w:rsidP="00684384">
      <w:pPr>
        <w:spacing w:after="200"/>
        <w:rPr>
          <w:noProof/>
          <w:sz w:val="20"/>
          <w:szCs w:val="20"/>
        </w:rPr>
      </w:pPr>
    </w:p>
    <w:p w14:paraId="74293043" w14:textId="34D42F38" w:rsidR="00450A66" w:rsidRPr="00523F82" w:rsidRDefault="00450A66" w:rsidP="00684384">
      <w:pPr>
        <w:spacing w:after="200"/>
        <w:rPr>
          <w:noProof/>
          <w:sz w:val="20"/>
          <w:szCs w:val="20"/>
        </w:rPr>
      </w:pPr>
      <w:r w:rsidRPr="00523F82"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3" behindDoc="0" locked="0" layoutInCell="1" allowOverlap="1" wp14:anchorId="0052A7C1" wp14:editId="3DD1A35D">
            <wp:simplePos x="0" y="0"/>
            <wp:positionH relativeFrom="column">
              <wp:posOffset>6113145</wp:posOffset>
            </wp:positionH>
            <wp:positionV relativeFrom="paragraph">
              <wp:posOffset>3751580</wp:posOffset>
            </wp:positionV>
            <wp:extent cx="584200" cy="768350"/>
            <wp:effectExtent l="0" t="0" r="6350" b="0"/>
            <wp:wrapNone/>
            <wp:docPr id="64450374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095204" name="Imagen 405095204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768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88"/>
      </w:tblGrid>
      <w:tr w:rsidR="00450A66" w:rsidRPr="00684384" w14:paraId="63A5C2D0" w14:textId="77777777">
        <w:tc>
          <w:tcPr>
            <w:tcW w:w="9988" w:type="dxa"/>
            <w:tcBorders>
              <w:top w:val="single" w:sz="6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4EE93512" w14:textId="525DDFCE" w:rsidR="00450A66" w:rsidRPr="00684384" w:rsidRDefault="00450A66" w:rsidP="00840E78">
            <w:pPr>
              <w:tabs>
                <w:tab w:val="left" w:pos="5416"/>
              </w:tabs>
              <w:spacing w:before="40" w:after="200"/>
              <w:rPr>
                <w:rFonts w:ascii="Arial" w:hAnsi="Arial" w:cs="Arial"/>
                <w:b w:val="0"/>
                <w:color w:val="596469"/>
                <w:sz w:val="18"/>
                <w:szCs w:val="18"/>
              </w:rPr>
            </w:pPr>
            <w:r w:rsidRPr="00450A66">
              <w:rPr>
                <w:color w:val="00945C"/>
                <w:sz w:val="20"/>
                <w:szCs w:val="20"/>
              </w:rPr>
              <w:t>Exploración física</w:t>
            </w:r>
            <w:r w:rsidRPr="00450A66">
              <w:rPr>
                <w:color w:val="00945C"/>
                <w:sz w:val="18"/>
                <w:szCs w:val="18"/>
              </w:rPr>
              <w:t>:</w:t>
            </w:r>
            <w:r w:rsidRPr="00450A66">
              <w:rPr>
                <w:b w:val="0"/>
                <w:bCs/>
                <w:color w:val="00945C"/>
                <w:sz w:val="18"/>
                <w:szCs w:val="18"/>
              </w:rPr>
              <w:t xml:space="preserve"> 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(indicar </w:t>
            </w:r>
            <w:r w:rsidR="005457E5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por ej: 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Signos vitales: FC, PA, FR, temperatura, SpO2 en reposo (aire ambiente y/o O2); Estado general: IMC, caquexia/obesidad…; inspección torácica; auscultación; Cardiovascular: ruidos cardiacos, signos de cor pulmonale, etc).</w:t>
            </w:r>
          </w:p>
        </w:tc>
      </w:tr>
      <w:tr w:rsidR="00450A66" w:rsidRPr="00684384" w14:paraId="5F3A1873" w14:textId="77777777" w:rsidTr="00523F82">
        <w:trPr>
          <w:trHeight w:val="5647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18" w:space="0" w:color="FBD000"/>
              <w:right w:val="single" w:sz="18" w:space="0" w:color="FBD000"/>
            </w:tcBorders>
          </w:tcPr>
          <w:p w14:paraId="5F7103B4" w14:textId="77777777" w:rsidR="00450A66" w:rsidRDefault="00450A66" w:rsidP="00840E78">
            <w:pPr>
              <w:spacing w:before="40" w:after="200"/>
              <w:rPr>
                <w:noProof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>
              <w:rPr>
                <w:noProof/>
              </w:rPr>
              <w:t xml:space="preserve"> </w:t>
            </w:r>
          </w:p>
          <w:p w14:paraId="7EEB5E6E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5F4A9AB2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26592859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1D1FA315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2130C23B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74B2E5C4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50196F03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630A6CB6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77D645D3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5DF5AB71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1BAD5DAC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4EA5B277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63B7EFF8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55CFE544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1411A323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0219276C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0C21EECC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0E61796A" w14:textId="77777777" w:rsidR="00376898" w:rsidRDefault="00376898" w:rsidP="00376898">
            <w:pPr>
              <w:rPr>
                <w:noProof/>
              </w:rPr>
            </w:pPr>
          </w:p>
          <w:p w14:paraId="3A47DA74" w14:textId="77777777" w:rsidR="00376898" w:rsidRPr="00376898" w:rsidRDefault="00376898" w:rsidP="00376898">
            <w:pPr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646BFD73" w14:textId="77777777" w:rsidR="00376898" w:rsidRDefault="00376898" w:rsidP="00376898">
            <w:pPr>
              <w:rPr>
                <w:noProof/>
              </w:rPr>
            </w:pPr>
          </w:p>
          <w:p w14:paraId="72FC00E2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bidi="es-ES"/>
              </w:rPr>
              <w:tab/>
            </w:r>
          </w:p>
          <w:p w14:paraId="402C3355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50ED8F32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16D25D6E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6AA782C4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26FAE068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1E726244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5145BDCC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3B169092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18EB4862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01E8CC52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3B0058AC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6E2D3032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27B5DA25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3EB2B708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37F46D85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071FCEF6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1CC29C76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210F1075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781D10A0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269C5D68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4C05DB1F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72DE1DFC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510479FB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2C5D82E9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6E7B1247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7BA49B73" w14:textId="77777777" w:rsid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  <w:p w14:paraId="692F8625" w14:textId="1DE72249" w:rsidR="00376898" w:rsidRPr="00376898" w:rsidRDefault="00376898" w:rsidP="00376898">
            <w:pPr>
              <w:tabs>
                <w:tab w:val="left" w:pos="1272"/>
              </w:tabs>
              <w:rPr>
                <w:rFonts w:asciiTheme="majorHAnsi" w:hAnsiTheme="majorHAnsi" w:cstheme="majorHAnsi"/>
                <w:sz w:val="20"/>
                <w:szCs w:val="20"/>
                <w:lang w:bidi="es-ES"/>
              </w:rPr>
            </w:pPr>
          </w:p>
        </w:tc>
      </w:tr>
      <w:tr w:rsidR="00450A66" w:rsidRPr="00684384" w14:paraId="3EDF0DCE" w14:textId="77777777" w:rsidTr="0096789E">
        <w:trPr>
          <w:trHeight w:val="479"/>
        </w:trPr>
        <w:tc>
          <w:tcPr>
            <w:tcW w:w="9988" w:type="dxa"/>
            <w:tcBorders>
              <w:top w:val="single" w:sz="18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BD000"/>
          </w:tcPr>
          <w:p w14:paraId="6813137A" w14:textId="5C9243DB" w:rsidR="00450A66" w:rsidRPr="00684384" w:rsidRDefault="00725144" w:rsidP="00840E78">
            <w:pPr>
              <w:spacing w:beforeLines="40" w:before="96"/>
              <w:rPr>
                <w:rFonts w:asciiTheme="majorHAnsi" w:hAnsiTheme="majorHAnsi" w:cstheme="majorHAnsi"/>
                <w:bCs/>
                <w:color w:val="0F0D29" w:themeColor="text1"/>
                <w:sz w:val="22"/>
              </w:rPr>
            </w:pPr>
            <w:r>
              <w:rPr>
                <w:rFonts w:asciiTheme="majorHAnsi" w:hAnsiTheme="majorHAnsi" w:cstheme="majorHAnsi"/>
                <w:bCs/>
                <w:color w:val="0F0D29" w:themeColor="text1"/>
                <w:sz w:val="22"/>
              </w:rPr>
              <w:lastRenderedPageBreak/>
              <w:t>PRUEBAS COMPLEMENTARIAS</w:t>
            </w:r>
            <w:r w:rsidR="00450A66" w:rsidRPr="00450A66">
              <w:rPr>
                <w:rFonts w:asciiTheme="majorHAnsi" w:hAnsiTheme="majorHAnsi" w:cstheme="majorHAnsi"/>
                <w:b w:val="0"/>
                <w:color w:val="0F0D29" w:themeColor="text1"/>
                <w:sz w:val="22"/>
              </w:rPr>
              <w:t xml:space="preserve">: introducir </w:t>
            </w:r>
            <w:r>
              <w:rPr>
                <w:rFonts w:asciiTheme="majorHAnsi" w:hAnsiTheme="majorHAnsi" w:cstheme="majorHAnsi"/>
                <w:b w:val="0"/>
                <w:color w:val="0F0D29" w:themeColor="text1"/>
                <w:sz w:val="22"/>
              </w:rPr>
              <w:t>las pruebas complementarias que considere oportuno</w:t>
            </w:r>
            <w:r w:rsidR="00EA29E0">
              <w:rPr>
                <w:rFonts w:asciiTheme="majorHAnsi" w:hAnsiTheme="majorHAnsi" w:cstheme="majorHAnsi"/>
                <w:b w:val="0"/>
                <w:color w:val="0F0D29" w:themeColor="text1"/>
                <w:sz w:val="22"/>
              </w:rPr>
              <w:t xml:space="preserve"> y sean accesibles en su práctica clínica</w:t>
            </w:r>
          </w:p>
        </w:tc>
      </w:tr>
      <w:tr w:rsidR="00450A66" w:rsidRPr="00684384" w14:paraId="345AA84A" w14:textId="77777777" w:rsidTr="00523F82">
        <w:trPr>
          <w:trHeight w:val="1251"/>
        </w:trPr>
        <w:tc>
          <w:tcPr>
            <w:tcW w:w="9988" w:type="dxa"/>
            <w:tcBorders>
              <w:top w:val="single" w:sz="6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0E21738D" w14:textId="24142C27" w:rsidR="00450A66" w:rsidRPr="00450A66" w:rsidRDefault="00450A66" w:rsidP="00840E78">
            <w:pPr>
              <w:spacing w:beforeLines="40" w:before="96" w:line="210" w:lineRule="exact"/>
              <w:rPr>
                <w:sz w:val="18"/>
                <w:szCs w:val="18"/>
              </w:rPr>
            </w:pPr>
            <w:r w:rsidRPr="00450A66">
              <w:rPr>
                <w:color w:val="00945C"/>
                <w:sz w:val="20"/>
                <w:szCs w:val="20"/>
              </w:rPr>
              <w:t>Pruebas complementarias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: </w:t>
            </w:r>
            <w:r w:rsidR="00725144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a</w:t>
            </w:r>
            <w:r w:rsidR="005457E5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ñadir las pruebas que considere oportunas dentro del caso. A modo de ejemplo</w:t>
            </w:r>
            <w:r w:rsidR="00EA29E0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 orientativo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: Espirometría pre/post broncodilatador; Volúmenes estáticos y DLCO; Gasometría arterial; Radiografía/TC de tórax; Laboratorio: hemograma (Hb/Hto), eosinófilos, PCR, procalcitonina, alfa 1 antitripsina; Test de marcha 6 minutos; Escalas: RADAR, mMRC, CAT, CCQ, índice BODE si aplica; Cultivo de esputo: si exacerbaciones frecuentes o esputo purulento…etc)</w:t>
            </w:r>
            <w:r w:rsidR="00725144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.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 Se recomienda en las que sea posible, aportar la imagen de la prueba con el comentario de la misma</w:t>
            </w:r>
            <w:r w:rsidR="00725144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. </w:t>
            </w:r>
            <w:r w:rsidRPr="00450A66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A continuación podrá añadir todas las pruebas que desee:</w:t>
            </w:r>
          </w:p>
        </w:tc>
      </w:tr>
      <w:tr w:rsidR="00450A66" w:rsidRPr="00684384" w14:paraId="5DAE710C" w14:textId="77777777" w:rsidTr="00523F82">
        <w:trPr>
          <w:trHeight w:val="1143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6" w:space="0" w:color="FBD000"/>
              <w:right w:val="single" w:sz="18" w:space="0" w:color="FBD000"/>
            </w:tcBorders>
          </w:tcPr>
          <w:p w14:paraId="14F6DDFA" w14:textId="31ACB69D" w:rsidR="00450A66" w:rsidRPr="00684384" w:rsidRDefault="00450A66" w:rsidP="00840E78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>
              <w:rPr>
                <w:noProof/>
              </w:rPr>
              <w:drawing>
                <wp:inline distT="0" distB="0" distL="0" distR="0" wp14:anchorId="49E6797B" wp14:editId="78A68656">
                  <wp:extent cx="1688123" cy="640916"/>
                  <wp:effectExtent l="0" t="0" r="0" b="6985"/>
                  <wp:docPr id="1929874928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9874928" name="Imagen 5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3113" cy="642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5" behindDoc="0" locked="0" layoutInCell="1" allowOverlap="1" wp14:anchorId="7AB062EF" wp14:editId="7788B647">
                  <wp:simplePos x="0" y="0"/>
                  <wp:positionH relativeFrom="column">
                    <wp:posOffset>5973667</wp:posOffset>
                  </wp:positionH>
                  <wp:positionV relativeFrom="paragraph">
                    <wp:posOffset>6586220</wp:posOffset>
                  </wp:positionV>
                  <wp:extent cx="584200" cy="768350"/>
                  <wp:effectExtent l="0" t="0" r="6350" b="0"/>
                  <wp:wrapNone/>
                  <wp:docPr id="964208142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095204" name="Imagen 40509520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200" cy="768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50A66" w:rsidRPr="00684384" w14:paraId="7B71A141" w14:textId="77777777" w:rsidTr="00523F82">
        <w:trPr>
          <w:trHeight w:val="268"/>
        </w:trPr>
        <w:tc>
          <w:tcPr>
            <w:tcW w:w="9988" w:type="dxa"/>
            <w:tcBorders>
              <w:top w:val="single" w:sz="6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6800A2C7" w14:textId="6C8F6AA6" w:rsidR="00450A66" w:rsidRPr="00840E78" w:rsidRDefault="00840E78" w:rsidP="00840E78">
            <w:pPr>
              <w:pStyle w:val="Textoindependiente"/>
              <w:kinsoku w:val="0"/>
              <w:overflowPunct w:val="0"/>
              <w:spacing w:beforeLines="40" w:before="96"/>
              <w:ind w:left="0"/>
              <w:rPr>
                <w:color w:val="596469"/>
                <w:spacing w:val="-2"/>
                <w:sz w:val="22"/>
                <w:szCs w:val="22"/>
              </w:rPr>
            </w:pPr>
            <w:r w:rsidRPr="00840E78">
              <w:rPr>
                <w:rFonts w:asciiTheme="minorHAnsi" w:hAnsiTheme="minorHAnsi" w:cstheme="minorBidi"/>
                <w:b/>
                <w:color w:val="00945C"/>
                <w:sz w:val="20"/>
                <w:szCs w:val="20"/>
                <w:lang w:val="es-ES" w:eastAsia="en-US"/>
                <w14:ligatures w14:val="none"/>
              </w:rPr>
              <w:t>Título de la prueba:</w:t>
            </w:r>
          </w:p>
        </w:tc>
      </w:tr>
      <w:tr w:rsidR="00523F82" w:rsidRPr="00684384" w14:paraId="20FAAE82" w14:textId="77777777" w:rsidTr="00523F82">
        <w:trPr>
          <w:trHeight w:val="586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6" w:space="0" w:color="FBD000"/>
              <w:right w:val="single" w:sz="18" w:space="0" w:color="FBD000"/>
            </w:tcBorders>
            <w:shd w:val="clear" w:color="auto" w:fill="FFFFFF" w:themeFill="background1"/>
          </w:tcPr>
          <w:p w14:paraId="4AC27476" w14:textId="4BA8B571" w:rsidR="00523F82" w:rsidRPr="00840E78" w:rsidRDefault="00523F82" w:rsidP="00840E78">
            <w:pPr>
              <w:pStyle w:val="Textoindependiente"/>
              <w:kinsoku w:val="0"/>
              <w:overflowPunct w:val="0"/>
              <w:spacing w:beforeLines="40" w:before="96"/>
              <w:ind w:left="0"/>
              <w:rPr>
                <w:rFonts w:asciiTheme="minorHAnsi" w:hAnsiTheme="minorHAnsi" w:cstheme="minorBidi"/>
                <w:b/>
                <w:color w:val="00945C"/>
                <w:sz w:val="20"/>
                <w:szCs w:val="20"/>
                <w:lang w:val="es-ES" w:eastAsia="en-US"/>
                <w14:ligatures w14:val="none"/>
              </w:rPr>
            </w:pPr>
            <w:r w:rsidRPr="0040278F">
              <w:rPr>
                <w:rFonts w:asciiTheme="majorHAnsi" w:hAnsiTheme="majorHAnsi" w:cstheme="majorHAnsi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</w:p>
        </w:tc>
      </w:tr>
      <w:tr w:rsidR="00840E78" w:rsidRPr="00684384" w14:paraId="401ED3AA" w14:textId="77777777" w:rsidTr="00523F82">
        <w:trPr>
          <w:trHeight w:val="373"/>
        </w:trPr>
        <w:tc>
          <w:tcPr>
            <w:tcW w:w="9988" w:type="dxa"/>
            <w:tcBorders>
              <w:top w:val="single" w:sz="6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3EEDB3FD" w14:textId="6E018A50" w:rsidR="00840E78" w:rsidRDefault="00840E78" w:rsidP="00840E78">
            <w:pPr>
              <w:spacing w:beforeLines="40" w:before="96" w:after="200"/>
              <w:rPr>
                <w:noProof/>
              </w:rPr>
            </w:pPr>
            <w:r w:rsidRPr="00840E78">
              <w:rPr>
                <w:color w:val="00945C"/>
                <w:sz w:val="20"/>
                <w:szCs w:val="20"/>
              </w:rPr>
              <w:t xml:space="preserve">Imagen: </w:t>
            </w:r>
            <w:r w:rsidRPr="00840E78">
              <w:rPr>
                <w:b w:val="0"/>
                <w:bCs/>
                <w:color w:val="00945C"/>
                <w:sz w:val="20"/>
                <w:szCs w:val="20"/>
              </w:rPr>
              <w:t>por favor, pegue la imagen a continuación dentro del recuadro:</w:t>
            </w:r>
          </w:p>
        </w:tc>
      </w:tr>
      <w:tr w:rsidR="00975172" w:rsidRPr="00684384" w14:paraId="3E4609E6" w14:textId="77777777" w:rsidTr="00EA29E0">
        <w:trPr>
          <w:trHeight w:val="5838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6" w:space="0" w:color="FBD000"/>
              <w:right w:val="single" w:sz="18" w:space="0" w:color="FBD000"/>
            </w:tcBorders>
            <w:shd w:val="clear" w:color="auto" w:fill="F0F6F7"/>
          </w:tcPr>
          <w:p w14:paraId="57143BC6" w14:textId="6AC6C9DF" w:rsidR="00975172" w:rsidRDefault="00975172" w:rsidP="00975172">
            <w:pPr>
              <w:spacing w:beforeLines="40" w:before="96" w:after="200"/>
              <w:rPr>
                <w:color w:val="00945C"/>
                <w:sz w:val="20"/>
                <w:szCs w:val="20"/>
              </w:rPr>
            </w:pPr>
          </w:p>
        </w:tc>
      </w:tr>
      <w:tr w:rsidR="00523F82" w:rsidRPr="00684384" w14:paraId="5282C8A2" w14:textId="77777777" w:rsidTr="00523F82">
        <w:trPr>
          <w:trHeight w:val="44"/>
        </w:trPr>
        <w:tc>
          <w:tcPr>
            <w:tcW w:w="9988" w:type="dxa"/>
            <w:tcBorders>
              <w:top w:val="single" w:sz="6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769879BA" w14:textId="199995F5" w:rsidR="00523F82" w:rsidRPr="00840E78" w:rsidRDefault="00523F82" w:rsidP="00523F82">
            <w:pPr>
              <w:spacing w:beforeLines="40" w:before="96" w:after="200"/>
              <w:rPr>
                <w:rFonts w:asciiTheme="majorHAnsi" w:hAnsiTheme="majorHAnsi" w:cstheme="majorHAnsi"/>
                <w:color w:val="596469"/>
                <w:sz w:val="22"/>
              </w:rPr>
            </w:pPr>
            <w:r w:rsidRPr="00523F82">
              <w:rPr>
                <w:color w:val="00945C"/>
                <w:sz w:val="20"/>
                <w:szCs w:val="20"/>
              </w:rPr>
              <w:t>Comentario:</w:t>
            </w:r>
            <w:r w:rsidRPr="00523F82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 conclusión de la prueba</w:t>
            </w:r>
          </w:p>
        </w:tc>
      </w:tr>
      <w:tr w:rsidR="00523F82" w:rsidRPr="00684384" w14:paraId="21D9DA50" w14:textId="77777777" w:rsidTr="00D10E24">
        <w:trPr>
          <w:trHeight w:val="1219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18" w:space="0" w:color="FBD000"/>
              <w:right w:val="single" w:sz="18" w:space="0" w:color="FBD000"/>
            </w:tcBorders>
          </w:tcPr>
          <w:p w14:paraId="6210DAB7" w14:textId="77777777" w:rsidR="00523F82" w:rsidRDefault="00523F82" w:rsidP="00523F82">
            <w:pPr>
              <w:spacing w:beforeLines="40" w:before="96" w:after="200"/>
              <w:rPr>
                <w:noProof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>
              <w:rPr>
                <w:noProof/>
              </w:rPr>
              <w:t xml:space="preserve"> </w:t>
            </w:r>
          </w:p>
          <w:p w14:paraId="7CB3EDC9" w14:textId="77777777" w:rsidR="00EA29E0" w:rsidRDefault="00EA29E0" w:rsidP="00523F82">
            <w:pPr>
              <w:spacing w:beforeLines="40" w:before="96" w:after="200"/>
              <w:rPr>
                <w:rFonts w:asciiTheme="majorHAnsi" w:hAnsiTheme="majorHAnsi" w:cstheme="majorHAnsi"/>
                <w:color w:val="596469"/>
                <w:sz w:val="22"/>
              </w:rPr>
            </w:pPr>
          </w:p>
          <w:p w14:paraId="0C60F7D7" w14:textId="77777777" w:rsidR="00EA29E0" w:rsidRDefault="00EA29E0" w:rsidP="00523F82">
            <w:pPr>
              <w:spacing w:beforeLines="40" w:before="96" w:after="200"/>
              <w:rPr>
                <w:rFonts w:asciiTheme="majorHAnsi" w:hAnsiTheme="majorHAnsi" w:cstheme="majorHAnsi"/>
                <w:color w:val="596469"/>
                <w:sz w:val="22"/>
              </w:rPr>
            </w:pPr>
          </w:p>
          <w:p w14:paraId="20F2E8CE" w14:textId="312FCDD6" w:rsidR="00EA29E0" w:rsidRPr="00840E78" w:rsidRDefault="00EA29E0" w:rsidP="00523F82">
            <w:pPr>
              <w:spacing w:beforeLines="40" w:before="96" w:after="200"/>
              <w:rPr>
                <w:rFonts w:asciiTheme="majorHAnsi" w:hAnsiTheme="majorHAnsi" w:cstheme="majorHAnsi"/>
                <w:color w:val="596469"/>
                <w:sz w:val="22"/>
              </w:rPr>
            </w:pPr>
          </w:p>
        </w:tc>
      </w:tr>
      <w:tr w:rsidR="00523F82" w:rsidRPr="00684384" w14:paraId="7FFF57C2" w14:textId="77777777" w:rsidTr="0096789E">
        <w:trPr>
          <w:trHeight w:val="479"/>
        </w:trPr>
        <w:tc>
          <w:tcPr>
            <w:tcW w:w="9988" w:type="dxa"/>
            <w:tcBorders>
              <w:top w:val="single" w:sz="18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BD000"/>
          </w:tcPr>
          <w:p w14:paraId="399E1102" w14:textId="3FB39653" w:rsidR="00523F82" w:rsidRPr="00684384" w:rsidRDefault="00725144">
            <w:pPr>
              <w:spacing w:beforeLines="40" w:before="96"/>
              <w:rPr>
                <w:rFonts w:asciiTheme="majorHAnsi" w:hAnsiTheme="majorHAnsi" w:cstheme="majorHAnsi"/>
                <w:bCs/>
                <w:color w:val="0F0D29" w:themeColor="text1"/>
                <w:sz w:val="22"/>
              </w:rPr>
            </w:pPr>
            <w:r>
              <w:rPr>
                <w:rFonts w:asciiTheme="majorHAnsi" w:hAnsiTheme="majorHAnsi" w:cstheme="majorHAnsi"/>
                <w:bCs/>
                <w:color w:val="0F0D29" w:themeColor="text1"/>
                <w:sz w:val="22"/>
              </w:rPr>
              <w:lastRenderedPageBreak/>
              <w:t>PRUEBAS COMPLEMENTARIAS</w:t>
            </w:r>
            <w:r w:rsidRPr="00450A66">
              <w:rPr>
                <w:rFonts w:asciiTheme="majorHAnsi" w:hAnsiTheme="majorHAnsi" w:cstheme="majorHAnsi"/>
                <w:b w:val="0"/>
                <w:color w:val="0F0D29" w:themeColor="text1"/>
                <w:sz w:val="22"/>
              </w:rPr>
              <w:t xml:space="preserve">: introducir </w:t>
            </w:r>
            <w:r>
              <w:rPr>
                <w:rFonts w:asciiTheme="majorHAnsi" w:hAnsiTheme="majorHAnsi" w:cstheme="majorHAnsi"/>
                <w:b w:val="0"/>
                <w:color w:val="0F0D29" w:themeColor="text1"/>
                <w:sz w:val="22"/>
              </w:rPr>
              <w:t>las pruebas complementarias que considere oportuno</w:t>
            </w:r>
          </w:p>
        </w:tc>
      </w:tr>
      <w:tr w:rsidR="00523F82" w:rsidRPr="00450A66" w14:paraId="239560C0" w14:textId="77777777" w:rsidTr="00725144">
        <w:trPr>
          <w:trHeight w:val="70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4" w:space="0" w:color="FBD000"/>
              <w:right w:val="single" w:sz="18" w:space="0" w:color="FBD000"/>
            </w:tcBorders>
            <w:shd w:val="clear" w:color="auto" w:fill="F2F2F2" w:themeFill="background1" w:themeFillShade="F2"/>
          </w:tcPr>
          <w:p w14:paraId="01D6AC1C" w14:textId="42BBBB15" w:rsidR="00523F82" w:rsidRPr="00450A66" w:rsidRDefault="00523F82">
            <w:pPr>
              <w:spacing w:beforeLines="40" w:before="96" w:line="210" w:lineRule="exact"/>
              <w:rPr>
                <w:sz w:val="18"/>
                <w:szCs w:val="18"/>
              </w:rPr>
            </w:pPr>
          </w:p>
        </w:tc>
      </w:tr>
      <w:tr w:rsidR="00523F82" w:rsidRPr="00684384" w14:paraId="7CC2E685" w14:textId="77777777" w:rsidTr="00975172">
        <w:trPr>
          <w:trHeight w:val="1143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single" w:sz="4" w:space="0" w:color="FBD000"/>
              <w:right w:val="single" w:sz="18" w:space="0" w:color="FBD000"/>
            </w:tcBorders>
          </w:tcPr>
          <w:p w14:paraId="34AD7088" w14:textId="77777777" w:rsidR="00523F82" w:rsidRPr="00684384" w:rsidRDefault="00523F82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>
              <w:rPr>
                <w:noProof/>
              </w:rPr>
              <w:drawing>
                <wp:inline distT="0" distB="0" distL="0" distR="0" wp14:anchorId="156CC3FB" wp14:editId="650AEE53">
                  <wp:extent cx="1693113" cy="642809"/>
                  <wp:effectExtent l="0" t="0" r="0" b="5080"/>
                  <wp:docPr id="651770087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770087" name="Imagen 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3113" cy="6428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6" behindDoc="0" locked="0" layoutInCell="1" allowOverlap="1" wp14:anchorId="11FF352B" wp14:editId="52C5BF72">
                  <wp:simplePos x="0" y="0"/>
                  <wp:positionH relativeFrom="column">
                    <wp:posOffset>5973667</wp:posOffset>
                  </wp:positionH>
                  <wp:positionV relativeFrom="paragraph">
                    <wp:posOffset>6586220</wp:posOffset>
                  </wp:positionV>
                  <wp:extent cx="584200" cy="768350"/>
                  <wp:effectExtent l="0" t="0" r="6350" b="0"/>
                  <wp:wrapNone/>
                  <wp:docPr id="813752191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095204" name="Imagen 40509520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200" cy="768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23F82" w:rsidRPr="00840E78" w14:paraId="4E39B54D" w14:textId="77777777" w:rsidTr="00975172">
        <w:trPr>
          <w:trHeight w:val="268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5C1289B4" w14:textId="77777777" w:rsidR="00523F82" w:rsidRPr="00840E78" w:rsidRDefault="00523F82">
            <w:pPr>
              <w:pStyle w:val="Textoindependiente"/>
              <w:kinsoku w:val="0"/>
              <w:overflowPunct w:val="0"/>
              <w:spacing w:beforeLines="40" w:before="96"/>
              <w:ind w:left="0"/>
              <w:rPr>
                <w:color w:val="596469"/>
                <w:spacing w:val="-2"/>
                <w:sz w:val="22"/>
                <w:szCs w:val="22"/>
              </w:rPr>
            </w:pPr>
            <w:r w:rsidRPr="00840E78">
              <w:rPr>
                <w:rFonts w:asciiTheme="minorHAnsi" w:hAnsiTheme="minorHAnsi" w:cstheme="minorBidi"/>
                <w:b/>
                <w:color w:val="00945C"/>
                <w:sz w:val="20"/>
                <w:szCs w:val="20"/>
                <w:lang w:val="es-ES" w:eastAsia="en-US"/>
                <w14:ligatures w14:val="none"/>
              </w:rPr>
              <w:t xml:space="preserve">Título </w:t>
            </w:r>
            <w:r w:rsidRPr="00523F82">
              <w:rPr>
                <w:rFonts w:asciiTheme="minorHAnsi" w:hAnsiTheme="minorHAnsi" w:cstheme="minorBidi"/>
                <w:b/>
                <w:color w:val="00945C"/>
                <w:sz w:val="20"/>
                <w:szCs w:val="20"/>
                <w:lang w:val="es-ES" w:eastAsia="en-US"/>
                <w14:ligatures w14:val="none"/>
              </w:rPr>
              <w:t>de la prueba:</w:t>
            </w:r>
          </w:p>
        </w:tc>
      </w:tr>
      <w:tr w:rsidR="00523F82" w:rsidRPr="00840E78" w14:paraId="242E1FC7" w14:textId="77777777" w:rsidTr="00D10E24">
        <w:trPr>
          <w:trHeight w:val="600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4" w:space="0" w:color="FBD000"/>
              <w:right w:val="single" w:sz="18" w:space="0" w:color="FBD000"/>
            </w:tcBorders>
          </w:tcPr>
          <w:p w14:paraId="16ED2EEE" w14:textId="4D1C1948" w:rsidR="00523F82" w:rsidRPr="00840E78" w:rsidRDefault="00523F82" w:rsidP="00523F82">
            <w:pPr>
              <w:pStyle w:val="Textoindependiente"/>
              <w:kinsoku w:val="0"/>
              <w:overflowPunct w:val="0"/>
              <w:spacing w:beforeLines="40" w:before="96"/>
              <w:ind w:left="0"/>
              <w:rPr>
                <w:rFonts w:asciiTheme="minorHAnsi" w:hAnsiTheme="minorHAnsi" w:cstheme="minorBidi"/>
                <w:b/>
                <w:color w:val="00945C"/>
                <w:sz w:val="20"/>
                <w:szCs w:val="20"/>
                <w:lang w:val="es-ES" w:eastAsia="en-US"/>
                <w14:ligatures w14:val="none"/>
              </w:rPr>
            </w:pPr>
            <w:r w:rsidRPr="0040278F">
              <w:rPr>
                <w:rFonts w:asciiTheme="majorHAnsi" w:hAnsiTheme="majorHAnsi" w:cstheme="majorHAnsi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>
              <w:rPr>
                <w:noProof/>
              </w:rPr>
              <w:t xml:space="preserve"> </w:t>
            </w:r>
          </w:p>
        </w:tc>
      </w:tr>
      <w:tr w:rsidR="00523F82" w14:paraId="623FBF09" w14:textId="77777777" w:rsidTr="0096789E">
        <w:trPr>
          <w:trHeight w:val="373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1885DB6E" w14:textId="77777777" w:rsidR="00523F82" w:rsidRDefault="00523F82">
            <w:pPr>
              <w:spacing w:beforeLines="40" w:before="96" w:after="200"/>
              <w:rPr>
                <w:noProof/>
              </w:rPr>
            </w:pPr>
            <w:r w:rsidRPr="00840E78">
              <w:rPr>
                <w:color w:val="00945C"/>
                <w:sz w:val="20"/>
                <w:szCs w:val="20"/>
              </w:rPr>
              <w:t xml:space="preserve">Imagen: </w:t>
            </w:r>
            <w:r w:rsidRPr="00840E78">
              <w:rPr>
                <w:b w:val="0"/>
                <w:bCs/>
                <w:color w:val="00945C"/>
                <w:sz w:val="20"/>
                <w:szCs w:val="20"/>
              </w:rPr>
              <w:t>por favor, pegue la imagen a continuación dentro del recuadro:</w:t>
            </w:r>
          </w:p>
        </w:tc>
      </w:tr>
      <w:tr w:rsidR="00523F82" w14:paraId="413D11F0" w14:textId="77777777" w:rsidTr="0096789E">
        <w:trPr>
          <w:trHeight w:val="6699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4" w:space="0" w:color="FBD000"/>
              <w:right w:val="single" w:sz="18" w:space="0" w:color="FBD000"/>
            </w:tcBorders>
            <w:shd w:val="clear" w:color="auto" w:fill="F0F6F7"/>
          </w:tcPr>
          <w:p w14:paraId="42909F53" w14:textId="77777777" w:rsidR="00523F82" w:rsidRDefault="00523F82">
            <w:pPr>
              <w:spacing w:beforeLines="40" w:before="96" w:after="200"/>
              <w:rPr>
                <w:color w:val="00945C"/>
                <w:sz w:val="20"/>
                <w:szCs w:val="20"/>
              </w:rPr>
            </w:pPr>
          </w:p>
        </w:tc>
      </w:tr>
      <w:tr w:rsidR="00523F82" w:rsidRPr="00840E78" w14:paraId="37049317" w14:textId="77777777" w:rsidTr="0096789E">
        <w:trPr>
          <w:trHeight w:val="44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5EE5F569" w14:textId="77777777" w:rsidR="00523F82" w:rsidRPr="00840E78" w:rsidRDefault="00523F82">
            <w:pPr>
              <w:spacing w:beforeLines="40" w:before="96" w:after="200"/>
              <w:rPr>
                <w:rFonts w:asciiTheme="majorHAnsi" w:hAnsiTheme="majorHAnsi" w:cstheme="majorHAnsi"/>
                <w:color w:val="596469"/>
                <w:sz w:val="22"/>
              </w:rPr>
            </w:pPr>
            <w:r w:rsidRPr="00523F82">
              <w:rPr>
                <w:color w:val="00945C"/>
                <w:sz w:val="20"/>
                <w:szCs w:val="20"/>
              </w:rPr>
              <w:t>Comentario:</w:t>
            </w:r>
            <w:r w:rsidRPr="00523F82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 conclusión de la prueba</w:t>
            </w:r>
          </w:p>
        </w:tc>
      </w:tr>
      <w:tr w:rsidR="00523F82" w:rsidRPr="00840E78" w14:paraId="179DA26C" w14:textId="77777777" w:rsidTr="00975172">
        <w:trPr>
          <w:trHeight w:val="1019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18" w:space="0" w:color="FBD000"/>
              <w:right w:val="single" w:sz="18" w:space="0" w:color="FBD000"/>
            </w:tcBorders>
          </w:tcPr>
          <w:p w14:paraId="156274C7" w14:textId="77777777" w:rsidR="00523F82" w:rsidRDefault="00523F82">
            <w:pPr>
              <w:spacing w:beforeLines="40" w:before="96" w:after="200"/>
              <w:rPr>
                <w:noProof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>
              <w:rPr>
                <w:noProof/>
              </w:rPr>
              <w:t xml:space="preserve"> </w:t>
            </w:r>
          </w:p>
          <w:p w14:paraId="536D8CA5" w14:textId="77777777" w:rsidR="00725144" w:rsidRDefault="00725144">
            <w:pPr>
              <w:spacing w:beforeLines="40" w:before="96" w:after="200"/>
              <w:rPr>
                <w:rFonts w:asciiTheme="majorHAnsi" w:hAnsiTheme="majorHAnsi" w:cstheme="majorHAnsi"/>
                <w:noProof/>
              </w:rPr>
            </w:pPr>
          </w:p>
          <w:p w14:paraId="63A87ECE" w14:textId="77777777" w:rsidR="00725144" w:rsidRDefault="00725144">
            <w:pPr>
              <w:spacing w:beforeLines="40" w:before="96" w:after="200"/>
              <w:rPr>
                <w:rFonts w:asciiTheme="majorHAnsi" w:hAnsiTheme="majorHAnsi" w:cstheme="majorHAnsi"/>
                <w:noProof/>
              </w:rPr>
            </w:pPr>
          </w:p>
          <w:p w14:paraId="458B99F2" w14:textId="77777777" w:rsidR="00725144" w:rsidRPr="00840E78" w:rsidRDefault="00725144">
            <w:pPr>
              <w:spacing w:beforeLines="40" w:before="96" w:after="200"/>
              <w:rPr>
                <w:rFonts w:asciiTheme="majorHAnsi" w:hAnsiTheme="majorHAnsi" w:cstheme="majorHAnsi"/>
                <w:color w:val="596469"/>
                <w:sz w:val="22"/>
              </w:rPr>
            </w:pPr>
          </w:p>
        </w:tc>
      </w:tr>
      <w:tr w:rsidR="00975172" w:rsidRPr="00684384" w14:paraId="5EF0D7A6" w14:textId="77777777" w:rsidTr="0096789E">
        <w:trPr>
          <w:trHeight w:val="479"/>
        </w:trPr>
        <w:tc>
          <w:tcPr>
            <w:tcW w:w="9988" w:type="dxa"/>
            <w:tcBorders>
              <w:top w:val="single" w:sz="18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BD000"/>
          </w:tcPr>
          <w:p w14:paraId="455B69A6" w14:textId="56F1B2F5" w:rsidR="00975172" w:rsidRPr="00684384" w:rsidRDefault="00725144" w:rsidP="0050241B">
            <w:pPr>
              <w:spacing w:beforeLines="40" w:before="96"/>
              <w:rPr>
                <w:rFonts w:asciiTheme="majorHAnsi" w:hAnsiTheme="majorHAnsi" w:cstheme="majorHAnsi"/>
                <w:bCs/>
                <w:color w:val="0F0D29" w:themeColor="text1"/>
                <w:sz w:val="22"/>
              </w:rPr>
            </w:pPr>
            <w:r>
              <w:rPr>
                <w:rFonts w:asciiTheme="majorHAnsi" w:hAnsiTheme="majorHAnsi" w:cstheme="majorHAnsi"/>
                <w:bCs/>
                <w:color w:val="0F0D29" w:themeColor="text1"/>
                <w:sz w:val="22"/>
              </w:rPr>
              <w:lastRenderedPageBreak/>
              <w:t>PRUEBAS COMPLEMENTARIAS</w:t>
            </w:r>
            <w:r w:rsidRPr="00450A66">
              <w:rPr>
                <w:rFonts w:asciiTheme="majorHAnsi" w:hAnsiTheme="majorHAnsi" w:cstheme="majorHAnsi"/>
                <w:b w:val="0"/>
                <w:color w:val="0F0D29" w:themeColor="text1"/>
                <w:sz w:val="22"/>
              </w:rPr>
              <w:t xml:space="preserve">: introducir </w:t>
            </w:r>
            <w:r>
              <w:rPr>
                <w:rFonts w:asciiTheme="majorHAnsi" w:hAnsiTheme="majorHAnsi" w:cstheme="majorHAnsi"/>
                <w:b w:val="0"/>
                <w:color w:val="0F0D29" w:themeColor="text1"/>
                <w:sz w:val="22"/>
              </w:rPr>
              <w:t>las pruebas complementarias que considere oportuno</w:t>
            </w:r>
          </w:p>
        </w:tc>
      </w:tr>
      <w:tr w:rsidR="00975172" w:rsidRPr="00450A66" w14:paraId="57CBB4DB" w14:textId="77777777" w:rsidTr="00725144">
        <w:trPr>
          <w:trHeight w:val="250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4" w:space="0" w:color="FBD000"/>
              <w:right w:val="single" w:sz="18" w:space="0" w:color="FBD000"/>
            </w:tcBorders>
            <w:shd w:val="clear" w:color="auto" w:fill="F2F2F2" w:themeFill="background1" w:themeFillShade="F2"/>
          </w:tcPr>
          <w:p w14:paraId="588DED0B" w14:textId="5215971A" w:rsidR="00975172" w:rsidRPr="00450A66" w:rsidRDefault="00975172" w:rsidP="0050241B">
            <w:pPr>
              <w:spacing w:beforeLines="40" w:before="96" w:line="210" w:lineRule="exact"/>
              <w:rPr>
                <w:sz w:val="18"/>
                <w:szCs w:val="18"/>
              </w:rPr>
            </w:pPr>
          </w:p>
        </w:tc>
      </w:tr>
      <w:tr w:rsidR="00975172" w:rsidRPr="00684384" w14:paraId="650E3E01" w14:textId="77777777" w:rsidTr="00975172">
        <w:trPr>
          <w:trHeight w:val="1143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single" w:sz="4" w:space="0" w:color="FBD000"/>
              <w:right w:val="single" w:sz="18" w:space="0" w:color="FBD000"/>
            </w:tcBorders>
          </w:tcPr>
          <w:p w14:paraId="3CE62B0C" w14:textId="77777777" w:rsidR="00975172" w:rsidRPr="00684384" w:rsidRDefault="00975172" w:rsidP="0050241B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>
              <w:rPr>
                <w:noProof/>
              </w:rPr>
              <w:drawing>
                <wp:inline distT="0" distB="0" distL="0" distR="0" wp14:anchorId="3861A6CF" wp14:editId="2A91C89D">
                  <wp:extent cx="1693111" cy="642809"/>
                  <wp:effectExtent l="0" t="0" r="0" b="5080"/>
                  <wp:docPr id="541083027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1083027" name="Imagen 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3111" cy="6428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7" behindDoc="0" locked="0" layoutInCell="1" allowOverlap="1" wp14:anchorId="3254B5B0" wp14:editId="76CAE558">
                  <wp:simplePos x="0" y="0"/>
                  <wp:positionH relativeFrom="column">
                    <wp:posOffset>5973667</wp:posOffset>
                  </wp:positionH>
                  <wp:positionV relativeFrom="paragraph">
                    <wp:posOffset>6586220</wp:posOffset>
                  </wp:positionV>
                  <wp:extent cx="584200" cy="768350"/>
                  <wp:effectExtent l="0" t="0" r="6350" b="0"/>
                  <wp:wrapNone/>
                  <wp:docPr id="1010529481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095204" name="Imagen 40509520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200" cy="768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75172" w:rsidRPr="00840E78" w14:paraId="7CC4D369" w14:textId="77777777" w:rsidTr="00975172">
        <w:trPr>
          <w:trHeight w:val="268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6E6D939D" w14:textId="77777777" w:rsidR="00975172" w:rsidRPr="00840E78" w:rsidRDefault="00975172" w:rsidP="0050241B">
            <w:pPr>
              <w:pStyle w:val="Textoindependiente"/>
              <w:kinsoku w:val="0"/>
              <w:overflowPunct w:val="0"/>
              <w:spacing w:beforeLines="40" w:before="96"/>
              <w:ind w:left="0"/>
              <w:rPr>
                <w:color w:val="596469"/>
                <w:spacing w:val="-2"/>
                <w:sz w:val="22"/>
                <w:szCs w:val="22"/>
              </w:rPr>
            </w:pPr>
            <w:r w:rsidRPr="00840E78">
              <w:rPr>
                <w:rFonts w:asciiTheme="minorHAnsi" w:hAnsiTheme="minorHAnsi" w:cstheme="minorBidi"/>
                <w:b/>
                <w:color w:val="00945C"/>
                <w:sz w:val="20"/>
                <w:szCs w:val="20"/>
                <w:lang w:val="es-ES" w:eastAsia="en-US"/>
                <w14:ligatures w14:val="none"/>
              </w:rPr>
              <w:t xml:space="preserve">Título </w:t>
            </w:r>
            <w:r w:rsidRPr="00523F82">
              <w:rPr>
                <w:rFonts w:asciiTheme="minorHAnsi" w:hAnsiTheme="minorHAnsi" w:cstheme="minorBidi"/>
                <w:b/>
                <w:color w:val="00945C"/>
                <w:sz w:val="20"/>
                <w:szCs w:val="20"/>
                <w:lang w:val="es-ES" w:eastAsia="en-US"/>
                <w14:ligatures w14:val="none"/>
              </w:rPr>
              <w:t>de la prueba:</w:t>
            </w:r>
          </w:p>
        </w:tc>
      </w:tr>
      <w:tr w:rsidR="00975172" w:rsidRPr="00840E78" w14:paraId="6A646EDB" w14:textId="77777777" w:rsidTr="00975172">
        <w:trPr>
          <w:trHeight w:val="600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4" w:space="0" w:color="FBD000"/>
              <w:right w:val="single" w:sz="18" w:space="0" w:color="FBD000"/>
            </w:tcBorders>
          </w:tcPr>
          <w:p w14:paraId="25EF5A35" w14:textId="77777777" w:rsidR="00975172" w:rsidRPr="00840E78" w:rsidRDefault="00975172" w:rsidP="0050241B">
            <w:pPr>
              <w:pStyle w:val="Textoindependiente"/>
              <w:kinsoku w:val="0"/>
              <w:overflowPunct w:val="0"/>
              <w:spacing w:beforeLines="40" w:before="96"/>
              <w:ind w:left="0"/>
              <w:rPr>
                <w:rFonts w:asciiTheme="minorHAnsi" w:hAnsiTheme="minorHAnsi" w:cstheme="minorBidi"/>
                <w:b/>
                <w:color w:val="00945C"/>
                <w:sz w:val="20"/>
                <w:szCs w:val="20"/>
                <w:lang w:val="es-ES" w:eastAsia="en-US"/>
                <w14:ligatures w14:val="none"/>
              </w:rPr>
            </w:pPr>
            <w:r w:rsidRPr="0040278F">
              <w:rPr>
                <w:rFonts w:asciiTheme="majorHAnsi" w:hAnsiTheme="majorHAnsi" w:cstheme="majorHAnsi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>
              <w:rPr>
                <w:noProof/>
              </w:rPr>
              <w:t xml:space="preserve"> </w:t>
            </w:r>
          </w:p>
        </w:tc>
      </w:tr>
      <w:tr w:rsidR="00975172" w14:paraId="03BAE57F" w14:textId="77777777" w:rsidTr="00AF70A7">
        <w:trPr>
          <w:trHeight w:val="373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29FDABF7" w14:textId="77777777" w:rsidR="00975172" w:rsidRDefault="00975172" w:rsidP="0050241B">
            <w:pPr>
              <w:spacing w:beforeLines="40" w:before="96" w:after="200"/>
              <w:rPr>
                <w:noProof/>
              </w:rPr>
            </w:pPr>
            <w:r w:rsidRPr="00840E78">
              <w:rPr>
                <w:color w:val="00945C"/>
                <w:sz w:val="20"/>
                <w:szCs w:val="20"/>
              </w:rPr>
              <w:t xml:space="preserve">Imagen: </w:t>
            </w:r>
            <w:r w:rsidRPr="00840E78">
              <w:rPr>
                <w:b w:val="0"/>
                <w:bCs/>
                <w:color w:val="00945C"/>
                <w:sz w:val="20"/>
                <w:szCs w:val="20"/>
              </w:rPr>
              <w:t>por favor, pegue la imagen a continuación dentro del recuadro:</w:t>
            </w:r>
          </w:p>
        </w:tc>
      </w:tr>
      <w:tr w:rsidR="00975172" w14:paraId="6E533F2E" w14:textId="77777777" w:rsidTr="00975172">
        <w:trPr>
          <w:trHeight w:val="6825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4" w:space="0" w:color="FBD000"/>
              <w:right w:val="single" w:sz="18" w:space="0" w:color="FBD000"/>
            </w:tcBorders>
            <w:shd w:val="clear" w:color="auto" w:fill="F0F6F7"/>
          </w:tcPr>
          <w:p w14:paraId="3402E68B" w14:textId="77777777" w:rsidR="00975172" w:rsidRDefault="00975172" w:rsidP="0050241B">
            <w:pPr>
              <w:spacing w:beforeLines="40" w:before="96" w:after="200"/>
              <w:rPr>
                <w:color w:val="00945C"/>
                <w:sz w:val="20"/>
                <w:szCs w:val="20"/>
              </w:rPr>
            </w:pPr>
          </w:p>
        </w:tc>
      </w:tr>
      <w:tr w:rsidR="00975172" w:rsidRPr="00840E78" w14:paraId="7958223D" w14:textId="77777777" w:rsidTr="00975172">
        <w:trPr>
          <w:trHeight w:val="44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0AABBC01" w14:textId="77777777" w:rsidR="00975172" w:rsidRPr="00840E78" w:rsidRDefault="00975172" w:rsidP="0050241B">
            <w:pPr>
              <w:spacing w:beforeLines="40" w:before="96" w:after="200"/>
              <w:rPr>
                <w:rFonts w:asciiTheme="majorHAnsi" w:hAnsiTheme="majorHAnsi" w:cstheme="majorHAnsi"/>
                <w:color w:val="596469"/>
                <w:sz w:val="22"/>
              </w:rPr>
            </w:pPr>
            <w:r w:rsidRPr="00523F82">
              <w:rPr>
                <w:color w:val="00945C"/>
                <w:sz w:val="20"/>
                <w:szCs w:val="20"/>
              </w:rPr>
              <w:t>Comentario:</w:t>
            </w:r>
            <w:r w:rsidRPr="00523F82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 conclusión de la prueba</w:t>
            </w:r>
          </w:p>
        </w:tc>
      </w:tr>
      <w:tr w:rsidR="00975172" w:rsidRPr="00840E78" w14:paraId="712F2314" w14:textId="77777777" w:rsidTr="00975172">
        <w:trPr>
          <w:trHeight w:val="1019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18" w:space="0" w:color="FBD000"/>
              <w:right w:val="single" w:sz="18" w:space="0" w:color="FBD000"/>
            </w:tcBorders>
          </w:tcPr>
          <w:p w14:paraId="32A06845" w14:textId="77777777" w:rsidR="00975172" w:rsidRDefault="00975172" w:rsidP="0050241B">
            <w:pPr>
              <w:spacing w:beforeLines="40" w:before="96" w:after="200"/>
              <w:rPr>
                <w:noProof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>
              <w:rPr>
                <w:noProof/>
              </w:rPr>
              <w:t xml:space="preserve"> </w:t>
            </w:r>
          </w:p>
          <w:p w14:paraId="2581AFF8" w14:textId="77777777" w:rsidR="00725144" w:rsidRDefault="00725144" w:rsidP="0050241B">
            <w:pPr>
              <w:spacing w:beforeLines="40" w:before="96" w:after="200"/>
              <w:rPr>
                <w:rFonts w:asciiTheme="majorHAnsi" w:hAnsiTheme="majorHAnsi" w:cstheme="majorHAnsi"/>
                <w:noProof/>
              </w:rPr>
            </w:pPr>
          </w:p>
          <w:p w14:paraId="2674F2CE" w14:textId="77777777" w:rsidR="00725144" w:rsidRDefault="00725144" w:rsidP="0050241B">
            <w:pPr>
              <w:spacing w:beforeLines="40" w:before="96" w:after="200"/>
              <w:rPr>
                <w:rFonts w:asciiTheme="majorHAnsi" w:hAnsiTheme="majorHAnsi" w:cstheme="majorHAnsi"/>
                <w:noProof/>
              </w:rPr>
            </w:pPr>
          </w:p>
          <w:p w14:paraId="452680FC" w14:textId="77777777" w:rsidR="00725144" w:rsidRPr="00840E78" w:rsidRDefault="00725144" w:rsidP="0050241B">
            <w:pPr>
              <w:spacing w:beforeLines="40" w:before="96" w:after="200"/>
              <w:rPr>
                <w:rFonts w:asciiTheme="majorHAnsi" w:hAnsiTheme="majorHAnsi" w:cstheme="majorHAnsi"/>
                <w:color w:val="596469"/>
                <w:sz w:val="22"/>
              </w:rPr>
            </w:pPr>
          </w:p>
        </w:tc>
      </w:tr>
      <w:tr w:rsidR="00AF70A7" w:rsidRPr="00684384" w14:paraId="53FCDA98" w14:textId="77777777" w:rsidTr="0096789E">
        <w:trPr>
          <w:trHeight w:val="479"/>
        </w:trPr>
        <w:tc>
          <w:tcPr>
            <w:tcW w:w="9988" w:type="dxa"/>
            <w:tcBorders>
              <w:top w:val="single" w:sz="18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BD000"/>
          </w:tcPr>
          <w:p w14:paraId="2FD9DCEA" w14:textId="58C60D43" w:rsidR="00AF70A7" w:rsidRPr="00684384" w:rsidRDefault="00725144" w:rsidP="0050241B">
            <w:pPr>
              <w:spacing w:beforeLines="40" w:before="96"/>
              <w:rPr>
                <w:rFonts w:asciiTheme="majorHAnsi" w:hAnsiTheme="majorHAnsi" w:cstheme="majorHAnsi"/>
                <w:bCs/>
                <w:color w:val="0F0D29" w:themeColor="text1"/>
                <w:sz w:val="22"/>
              </w:rPr>
            </w:pPr>
            <w:r>
              <w:rPr>
                <w:rFonts w:asciiTheme="majorHAnsi" w:hAnsiTheme="majorHAnsi" w:cstheme="majorHAnsi"/>
                <w:bCs/>
                <w:color w:val="0F0D29" w:themeColor="text1"/>
                <w:sz w:val="22"/>
              </w:rPr>
              <w:lastRenderedPageBreak/>
              <w:t>PRUEBAS COMPLEMENTARIAS</w:t>
            </w:r>
            <w:r w:rsidRPr="00450A66">
              <w:rPr>
                <w:rFonts w:asciiTheme="majorHAnsi" w:hAnsiTheme="majorHAnsi" w:cstheme="majorHAnsi"/>
                <w:b w:val="0"/>
                <w:color w:val="0F0D29" w:themeColor="text1"/>
                <w:sz w:val="22"/>
              </w:rPr>
              <w:t xml:space="preserve">: introducir </w:t>
            </w:r>
            <w:r>
              <w:rPr>
                <w:rFonts w:asciiTheme="majorHAnsi" w:hAnsiTheme="majorHAnsi" w:cstheme="majorHAnsi"/>
                <w:b w:val="0"/>
                <w:color w:val="0F0D29" w:themeColor="text1"/>
                <w:sz w:val="22"/>
              </w:rPr>
              <w:t>las pruebas complementarias que considere oportuno</w:t>
            </w:r>
          </w:p>
        </w:tc>
      </w:tr>
      <w:tr w:rsidR="00AF70A7" w:rsidRPr="00450A66" w14:paraId="049F20CA" w14:textId="77777777" w:rsidTr="00725144">
        <w:trPr>
          <w:trHeight w:val="250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4" w:space="0" w:color="FBD000"/>
              <w:right w:val="single" w:sz="18" w:space="0" w:color="FBD000"/>
            </w:tcBorders>
            <w:shd w:val="clear" w:color="auto" w:fill="F2F2F2" w:themeFill="background1" w:themeFillShade="F2"/>
          </w:tcPr>
          <w:p w14:paraId="265ACE0A" w14:textId="1490D82C" w:rsidR="00AF70A7" w:rsidRPr="00450A66" w:rsidRDefault="00AF70A7" w:rsidP="0050241B">
            <w:pPr>
              <w:spacing w:beforeLines="40" w:before="96" w:line="210" w:lineRule="exact"/>
              <w:rPr>
                <w:sz w:val="18"/>
                <w:szCs w:val="18"/>
              </w:rPr>
            </w:pPr>
          </w:p>
        </w:tc>
      </w:tr>
      <w:tr w:rsidR="00AF70A7" w:rsidRPr="00684384" w14:paraId="573B154F" w14:textId="77777777" w:rsidTr="0050241B">
        <w:trPr>
          <w:trHeight w:val="1143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single" w:sz="4" w:space="0" w:color="FBD000"/>
              <w:right w:val="single" w:sz="18" w:space="0" w:color="FBD000"/>
            </w:tcBorders>
          </w:tcPr>
          <w:p w14:paraId="67B99FFA" w14:textId="77777777" w:rsidR="00AF70A7" w:rsidRPr="00684384" w:rsidRDefault="00AF70A7" w:rsidP="0050241B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>
              <w:rPr>
                <w:noProof/>
              </w:rPr>
              <w:drawing>
                <wp:inline distT="0" distB="0" distL="0" distR="0" wp14:anchorId="384C69B5" wp14:editId="6285D5BD">
                  <wp:extent cx="1693111" cy="642808"/>
                  <wp:effectExtent l="0" t="0" r="0" b="5080"/>
                  <wp:docPr id="820518721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0518721" name="Imagen 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3111" cy="642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8" behindDoc="0" locked="0" layoutInCell="1" allowOverlap="1" wp14:anchorId="5AD50DE4" wp14:editId="3A82CEE7">
                  <wp:simplePos x="0" y="0"/>
                  <wp:positionH relativeFrom="column">
                    <wp:posOffset>5973667</wp:posOffset>
                  </wp:positionH>
                  <wp:positionV relativeFrom="paragraph">
                    <wp:posOffset>6586220</wp:posOffset>
                  </wp:positionV>
                  <wp:extent cx="584200" cy="768350"/>
                  <wp:effectExtent l="0" t="0" r="6350" b="0"/>
                  <wp:wrapNone/>
                  <wp:docPr id="449869536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095204" name="Imagen 40509520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200" cy="768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F70A7" w:rsidRPr="00840E78" w14:paraId="62DEDB28" w14:textId="77777777" w:rsidTr="0050241B">
        <w:trPr>
          <w:trHeight w:val="268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10AD4939" w14:textId="77777777" w:rsidR="00AF70A7" w:rsidRPr="00840E78" w:rsidRDefault="00AF70A7" w:rsidP="0050241B">
            <w:pPr>
              <w:pStyle w:val="Textoindependiente"/>
              <w:kinsoku w:val="0"/>
              <w:overflowPunct w:val="0"/>
              <w:spacing w:beforeLines="40" w:before="96"/>
              <w:ind w:left="0"/>
              <w:rPr>
                <w:color w:val="596469"/>
                <w:spacing w:val="-2"/>
                <w:sz w:val="22"/>
                <w:szCs w:val="22"/>
              </w:rPr>
            </w:pPr>
            <w:r w:rsidRPr="00840E78">
              <w:rPr>
                <w:rFonts w:asciiTheme="minorHAnsi" w:hAnsiTheme="minorHAnsi" w:cstheme="minorBidi"/>
                <w:b/>
                <w:color w:val="00945C"/>
                <w:sz w:val="20"/>
                <w:szCs w:val="20"/>
                <w:lang w:val="es-ES" w:eastAsia="en-US"/>
                <w14:ligatures w14:val="none"/>
              </w:rPr>
              <w:t xml:space="preserve">Título </w:t>
            </w:r>
            <w:r w:rsidRPr="00523F82">
              <w:rPr>
                <w:rFonts w:asciiTheme="minorHAnsi" w:hAnsiTheme="minorHAnsi" w:cstheme="minorBidi"/>
                <w:b/>
                <w:color w:val="00945C"/>
                <w:sz w:val="20"/>
                <w:szCs w:val="20"/>
                <w:lang w:val="es-ES" w:eastAsia="en-US"/>
                <w14:ligatures w14:val="none"/>
              </w:rPr>
              <w:t>de la prueba:</w:t>
            </w:r>
          </w:p>
        </w:tc>
      </w:tr>
      <w:tr w:rsidR="00AF70A7" w:rsidRPr="00840E78" w14:paraId="4FEADCCA" w14:textId="77777777" w:rsidTr="0050241B">
        <w:trPr>
          <w:trHeight w:val="600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4" w:space="0" w:color="FBD000"/>
              <w:right w:val="single" w:sz="18" w:space="0" w:color="FBD000"/>
            </w:tcBorders>
          </w:tcPr>
          <w:p w14:paraId="1A8A8A5D" w14:textId="77777777" w:rsidR="00AF70A7" w:rsidRPr="00840E78" w:rsidRDefault="00AF70A7" w:rsidP="0050241B">
            <w:pPr>
              <w:pStyle w:val="Textoindependiente"/>
              <w:kinsoku w:val="0"/>
              <w:overflowPunct w:val="0"/>
              <w:spacing w:beforeLines="40" w:before="96"/>
              <w:ind w:left="0"/>
              <w:rPr>
                <w:rFonts w:asciiTheme="minorHAnsi" w:hAnsiTheme="minorHAnsi" w:cstheme="minorBidi"/>
                <w:b/>
                <w:color w:val="00945C"/>
                <w:sz w:val="20"/>
                <w:szCs w:val="20"/>
                <w:lang w:val="es-ES" w:eastAsia="en-US"/>
                <w14:ligatures w14:val="none"/>
              </w:rPr>
            </w:pPr>
            <w:r w:rsidRPr="0040278F">
              <w:rPr>
                <w:rFonts w:asciiTheme="majorHAnsi" w:hAnsiTheme="majorHAnsi" w:cstheme="majorHAnsi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>
              <w:rPr>
                <w:noProof/>
              </w:rPr>
              <w:t xml:space="preserve"> </w:t>
            </w:r>
          </w:p>
        </w:tc>
      </w:tr>
      <w:tr w:rsidR="00AF70A7" w14:paraId="2726C726" w14:textId="77777777" w:rsidTr="0050241B">
        <w:trPr>
          <w:trHeight w:val="373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00250468" w14:textId="77777777" w:rsidR="00AF70A7" w:rsidRDefault="00AF70A7" w:rsidP="0050241B">
            <w:pPr>
              <w:spacing w:beforeLines="40" w:before="96" w:after="200"/>
              <w:rPr>
                <w:noProof/>
              </w:rPr>
            </w:pPr>
            <w:r w:rsidRPr="00840E78">
              <w:rPr>
                <w:color w:val="00945C"/>
                <w:sz w:val="20"/>
                <w:szCs w:val="20"/>
              </w:rPr>
              <w:t xml:space="preserve">Imagen: </w:t>
            </w:r>
            <w:r w:rsidRPr="00840E78">
              <w:rPr>
                <w:b w:val="0"/>
                <w:bCs/>
                <w:color w:val="00945C"/>
                <w:sz w:val="20"/>
                <w:szCs w:val="20"/>
              </w:rPr>
              <w:t>por favor, pegue la imagen a continuación dentro del recuadro:</w:t>
            </w:r>
          </w:p>
        </w:tc>
      </w:tr>
      <w:tr w:rsidR="00AF70A7" w14:paraId="078587A7" w14:textId="77777777" w:rsidTr="0050241B">
        <w:trPr>
          <w:trHeight w:val="6825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4" w:space="0" w:color="FBD000"/>
              <w:right w:val="single" w:sz="18" w:space="0" w:color="FBD000"/>
            </w:tcBorders>
            <w:shd w:val="clear" w:color="auto" w:fill="F0F6F7"/>
          </w:tcPr>
          <w:p w14:paraId="15B2CD95" w14:textId="77777777" w:rsidR="00AF70A7" w:rsidRDefault="00AF70A7" w:rsidP="0050241B">
            <w:pPr>
              <w:spacing w:beforeLines="40" w:before="96" w:after="200"/>
              <w:rPr>
                <w:color w:val="00945C"/>
                <w:sz w:val="20"/>
                <w:szCs w:val="20"/>
              </w:rPr>
            </w:pPr>
          </w:p>
        </w:tc>
      </w:tr>
      <w:tr w:rsidR="00AF70A7" w:rsidRPr="00840E78" w14:paraId="4618D74C" w14:textId="77777777" w:rsidTr="0050241B">
        <w:trPr>
          <w:trHeight w:val="44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28B1BFD3" w14:textId="77777777" w:rsidR="00AF70A7" w:rsidRPr="00840E78" w:rsidRDefault="00AF70A7" w:rsidP="0050241B">
            <w:pPr>
              <w:spacing w:beforeLines="40" w:before="96" w:after="200"/>
              <w:rPr>
                <w:rFonts w:asciiTheme="majorHAnsi" w:hAnsiTheme="majorHAnsi" w:cstheme="majorHAnsi"/>
                <w:color w:val="596469"/>
                <w:sz w:val="22"/>
              </w:rPr>
            </w:pPr>
            <w:r w:rsidRPr="00523F82">
              <w:rPr>
                <w:color w:val="00945C"/>
                <w:sz w:val="20"/>
                <w:szCs w:val="20"/>
              </w:rPr>
              <w:t>Comentario:</w:t>
            </w:r>
            <w:r w:rsidRPr="00523F82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 conclusión de la prueba</w:t>
            </w:r>
          </w:p>
        </w:tc>
      </w:tr>
      <w:tr w:rsidR="00AF70A7" w:rsidRPr="00840E78" w14:paraId="52FFBEED" w14:textId="77777777" w:rsidTr="0050241B">
        <w:trPr>
          <w:trHeight w:val="1019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18" w:space="0" w:color="FBD000"/>
              <w:right w:val="single" w:sz="18" w:space="0" w:color="FBD000"/>
            </w:tcBorders>
          </w:tcPr>
          <w:p w14:paraId="09F34869" w14:textId="77777777" w:rsidR="00AF70A7" w:rsidRDefault="00AF70A7" w:rsidP="0050241B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>
              <w:rPr>
                <w:noProof/>
              </w:rPr>
              <w:t xml:space="preserve"> </w:t>
            </w:r>
          </w:p>
          <w:p w14:paraId="54321CFF" w14:textId="77777777" w:rsidR="00725144" w:rsidRDefault="00725144" w:rsidP="00725144">
            <w:pPr>
              <w:ind w:firstLine="720"/>
              <w:rPr>
                <w:rFonts w:asciiTheme="majorHAnsi" w:hAnsiTheme="majorHAnsi" w:cstheme="majorHAnsi"/>
                <w:sz w:val="22"/>
              </w:rPr>
            </w:pPr>
          </w:p>
          <w:p w14:paraId="12404144" w14:textId="77777777" w:rsidR="00725144" w:rsidRDefault="00725144" w:rsidP="00725144">
            <w:pPr>
              <w:ind w:firstLine="720"/>
              <w:rPr>
                <w:rFonts w:asciiTheme="majorHAnsi" w:hAnsiTheme="majorHAnsi" w:cstheme="majorHAnsi"/>
                <w:sz w:val="22"/>
              </w:rPr>
            </w:pPr>
          </w:p>
          <w:p w14:paraId="1E6FB392" w14:textId="77777777" w:rsidR="00725144" w:rsidRDefault="00725144" w:rsidP="00725144">
            <w:pPr>
              <w:ind w:firstLine="720"/>
              <w:rPr>
                <w:rFonts w:asciiTheme="majorHAnsi" w:hAnsiTheme="majorHAnsi" w:cstheme="majorHAnsi"/>
                <w:sz w:val="22"/>
              </w:rPr>
            </w:pPr>
          </w:p>
          <w:p w14:paraId="05BEC362" w14:textId="77777777" w:rsidR="00725144" w:rsidRDefault="00725144" w:rsidP="00725144">
            <w:pPr>
              <w:ind w:firstLine="720"/>
              <w:rPr>
                <w:rFonts w:asciiTheme="majorHAnsi" w:hAnsiTheme="majorHAnsi" w:cstheme="majorHAnsi"/>
                <w:sz w:val="22"/>
              </w:rPr>
            </w:pPr>
          </w:p>
          <w:p w14:paraId="420849B0" w14:textId="77777777" w:rsidR="00725144" w:rsidRPr="00725144" w:rsidRDefault="00725144" w:rsidP="00725144">
            <w:pPr>
              <w:ind w:firstLine="720"/>
              <w:rPr>
                <w:rFonts w:asciiTheme="majorHAnsi" w:hAnsiTheme="majorHAnsi" w:cstheme="majorHAnsi"/>
                <w:sz w:val="22"/>
              </w:rPr>
            </w:pPr>
          </w:p>
        </w:tc>
      </w:tr>
      <w:tr w:rsidR="00AF70A7" w:rsidRPr="00684384" w14:paraId="290B1643" w14:textId="77777777" w:rsidTr="0096789E">
        <w:trPr>
          <w:trHeight w:val="479"/>
        </w:trPr>
        <w:tc>
          <w:tcPr>
            <w:tcW w:w="9988" w:type="dxa"/>
            <w:tcBorders>
              <w:top w:val="single" w:sz="18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BD000"/>
          </w:tcPr>
          <w:p w14:paraId="5D65E4E5" w14:textId="77A33061" w:rsidR="00AF70A7" w:rsidRPr="00684384" w:rsidRDefault="00725144" w:rsidP="0050241B">
            <w:pPr>
              <w:spacing w:beforeLines="40" w:before="96"/>
              <w:rPr>
                <w:rFonts w:asciiTheme="majorHAnsi" w:hAnsiTheme="majorHAnsi" w:cstheme="majorHAnsi"/>
                <w:bCs/>
                <w:color w:val="0F0D29" w:themeColor="text1"/>
                <w:sz w:val="22"/>
              </w:rPr>
            </w:pPr>
            <w:r>
              <w:rPr>
                <w:rFonts w:asciiTheme="majorHAnsi" w:hAnsiTheme="majorHAnsi" w:cstheme="majorHAnsi"/>
                <w:bCs/>
                <w:color w:val="0F0D29" w:themeColor="text1"/>
                <w:sz w:val="22"/>
              </w:rPr>
              <w:lastRenderedPageBreak/>
              <w:t>PRUEBAS COMPLEMENTARIAS</w:t>
            </w:r>
            <w:r w:rsidRPr="00450A66">
              <w:rPr>
                <w:rFonts w:asciiTheme="majorHAnsi" w:hAnsiTheme="majorHAnsi" w:cstheme="majorHAnsi"/>
                <w:b w:val="0"/>
                <w:color w:val="0F0D29" w:themeColor="text1"/>
                <w:sz w:val="22"/>
              </w:rPr>
              <w:t xml:space="preserve">: introducir </w:t>
            </w:r>
            <w:r>
              <w:rPr>
                <w:rFonts w:asciiTheme="majorHAnsi" w:hAnsiTheme="majorHAnsi" w:cstheme="majorHAnsi"/>
                <w:b w:val="0"/>
                <w:color w:val="0F0D29" w:themeColor="text1"/>
                <w:sz w:val="22"/>
              </w:rPr>
              <w:t>las pruebas complementarias que considere oportuno</w:t>
            </w:r>
          </w:p>
        </w:tc>
      </w:tr>
      <w:tr w:rsidR="00AF70A7" w:rsidRPr="00450A66" w14:paraId="25FBEC43" w14:textId="77777777" w:rsidTr="00725144">
        <w:trPr>
          <w:trHeight w:val="392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4" w:space="0" w:color="FBD000"/>
              <w:right w:val="single" w:sz="18" w:space="0" w:color="FBD000"/>
            </w:tcBorders>
            <w:shd w:val="clear" w:color="auto" w:fill="F2F2F2" w:themeFill="background1" w:themeFillShade="F2"/>
          </w:tcPr>
          <w:p w14:paraId="2961BF7D" w14:textId="025A3C08" w:rsidR="00725144" w:rsidRPr="00450A66" w:rsidRDefault="00725144" w:rsidP="0050241B">
            <w:pPr>
              <w:spacing w:beforeLines="40" w:before="96" w:line="210" w:lineRule="exact"/>
              <w:rPr>
                <w:sz w:val="18"/>
                <w:szCs w:val="18"/>
              </w:rPr>
            </w:pPr>
          </w:p>
        </w:tc>
      </w:tr>
      <w:tr w:rsidR="00AF70A7" w:rsidRPr="00684384" w14:paraId="3AAF889E" w14:textId="77777777" w:rsidTr="0050241B">
        <w:trPr>
          <w:trHeight w:val="1143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single" w:sz="4" w:space="0" w:color="FBD000"/>
              <w:right w:val="single" w:sz="18" w:space="0" w:color="FBD000"/>
            </w:tcBorders>
          </w:tcPr>
          <w:p w14:paraId="4CA3959D" w14:textId="77777777" w:rsidR="00AF70A7" w:rsidRPr="00684384" w:rsidRDefault="00AF70A7" w:rsidP="0050241B">
            <w:pPr>
              <w:spacing w:beforeLines="40" w:before="96" w:after="200"/>
              <w:jc w:val="center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>
              <w:rPr>
                <w:noProof/>
              </w:rPr>
              <w:drawing>
                <wp:inline distT="0" distB="0" distL="0" distR="0" wp14:anchorId="6403F75E" wp14:editId="2B0BEC80">
                  <wp:extent cx="1693111" cy="642808"/>
                  <wp:effectExtent l="0" t="0" r="0" b="5080"/>
                  <wp:docPr id="472637106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2637106" name="Imagen 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3111" cy="642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9" behindDoc="0" locked="0" layoutInCell="1" allowOverlap="1" wp14:anchorId="3409B9C3" wp14:editId="74282A3B">
                  <wp:simplePos x="0" y="0"/>
                  <wp:positionH relativeFrom="column">
                    <wp:posOffset>5973667</wp:posOffset>
                  </wp:positionH>
                  <wp:positionV relativeFrom="paragraph">
                    <wp:posOffset>6586220</wp:posOffset>
                  </wp:positionV>
                  <wp:extent cx="584200" cy="768350"/>
                  <wp:effectExtent l="0" t="0" r="6350" b="0"/>
                  <wp:wrapNone/>
                  <wp:docPr id="37673249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095204" name="Imagen 40509520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200" cy="768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F70A7" w:rsidRPr="00840E78" w14:paraId="07651FEA" w14:textId="77777777" w:rsidTr="0050241B">
        <w:trPr>
          <w:trHeight w:val="268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7B18F467" w14:textId="77777777" w:rsidR="00AF70A7" w:rsidRPr="00840E78" w:rsidRDefault="00AF70A7" w:rsidP="0050241B">
            <w:pPr>
              <w:pStyle w:val="Textoindependiente"/>
              <w:kinsoku w:val="0"/>
              <w:overflowPunct w:val="0"/>
              <w:spacing w:beforeLines="40" w:before="96"/>
              <w:ind w:left="0"/>
              <w:rPr>
                <w:color w:val="596469"/>
                <w:spacing w:val="-2"/>
                <w:sz w:val="22"/>
                <w:szCs w:val="22"/>
              </w:rPr>
            </w:pPr>
            <w:r w:rsidRPr="00840E78">
              <w:rPr>
                <w:rFonts w:asciiTheme="minorHAnsi" w:hAnsiTheme="minorHAnsi" w:cstheme="minorBidi"/>
                <w:b/>
                <w:color w:val="00945C"/>
                <w:sz w:val="20"/>
                <w:szCs w:val="20"/>
                <w:lang w:val="es-ES" w:eastAsia="en-US"/>
                <w14:ligatures w14:val="none"/>
              </w:rPr>
              <w:t xml:space="preserve">Título </w:t>
            </w:r>
            <w:r w:rsidRPr="00523F82">
              <w:rPr>
                <w:rFonts w:asciiTheme="minorHAnsi" w:hAnsiTheme="minorHAnsi" w:cstheme="minorBidi"/>
                <w:b/>
                <w:color w:val="00945C"/>
                <w:sz w:val="20"/>
                <w:szCs w:val="20"/>
                <w:lang w:val="es-ES" w:eastAsia="en-US"/>
                <w14:ligatures w14:val="none"/>
              </w:rPr>
              <w:t>de la prueba:</w:t>
            </w:r>
          </w:p>
        </w:tc>
      </w:tr>
      <w:tr w:rsidR="00AF70A7" w:rsidRPr="00840E78" w14:paraId="276D0DA8" w14:textId="77777777" w:rsidTr="0050241B">
        <w:trPr>
          <w:trHeight w:val="600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4" w:space="0" w:color="FBD000"/>
              <w:right w:val="single" w:sz="18" w:space="0" w:color="FBD000"/>
            </w:tcBorders>
          </w:tcPr>
          <w:p w14:paraId="4D85F74C" w14:textId="77777777" w:rsidR="00AF70A7" w:rsidRPr="00840E78" w:rsidRDefault="00AF70A7" w:rsidP="0050241B">
            <w:pPr>
              <w:pStyle w:val="Textoindependiente"/>
              <w:kinsoku w:val="0"/>
              <w:overflowPunct w:val="0"/>
              <w:spacing w:beforeLines="40" w:before="96"/>
              <w:ind w:left="0"/>
              <w:rPr>
                <w:rFonts w:asciiTheme="minorHAnsi" w:hAnsiTheme="minorHAnsi" w:cstheme="minorBidi"/>
                <w:b/>
                <w:color w:val="00945C"/>
                <w:sz w:val="20"/>
                <w:szCs w:val="20"/>
                <w:lang w:val="es-ES" w:eastAsia="en-US"/>
                <w14:ligatures w14:val="none"/>
              </w:rPr>
            </w:pPr>
            <w:r w:rsidRPr="0040278F">
              <w:rPr>
                <w:rFonts w:asciiTheme="majorHAnsi" w:hAnsiTheme="majorHAnsi" w:cstheme="majorHAnsi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>
              <w:rPr>
                <w:noProof/>
              </w:rPr>
              <w:t xml:space="preserve"> </w:t>
            </w:r>
          </w:p>
        </w:tc>
      </w:tr>
      <w:tr w:rsidR="00AF70A7" w14:paraId="4274953A" w14:textId="77777777" w:rsidTr="0050241B">
        <w:trPr>
          <w:trHeight w:val="373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1DB1A0DA" w14:textId="77777777" w:rsidR="00AF70A7" w:rsidRDefault="00AF70A7" w:rsidP="0050241B">
            <w:pPr>
              <w:spacing w:beforeLines="40" w:before="96" w:after="200"/>
              <w:rPr>
                <w:noProof/>
              </w:rPr>
            </w:pPr>
            <w:r w:rsidRPr="00840E78">
              <w:rPr>
                <w:color w:val="00945C"/>
                <w:sz w:val="20"/>
                <w:szCs w:val="20"/>
              </w:rPr>
              <w:t xml:space="preserve">Imagen: </w:t>
            </w:r>
            <w:r w:rsidRPr="00840E78">
              <w:rPr>
                <w:b w:val="0"/>
                <w:bCs/>
                <w:color w:val="00945C"/>
                <w:sz w:val="20"/>
                <w:szCs w:val="20"/>
              </w:rPr>
              <w:t>por favor, pegue la imagen a continuación dentro del recuadro:</w:t>
            </w:r>
          </w:p>
        </w:tc>
      </w:tr>
      <w:tr w:rsidR="00AF70A7" w14:paraId="0BEF7F04" w14:textId="77777777" w:rsidTr="0050241B">
        <w:trPr>
          <w:trHeight w:val="6825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4" w:space="0" w:color="FBD000"/>
              <w:right w:val="single" w:sz="18" w:space="0" w:color="FBD000"/>
            </w:tcBorders>
            <w:shd w:val="clear" w:color="auto" w:fill="F0F6F7"/>
          </w:tcPr>
          <w:p w14:paraId="0D8D973C" w14:textId="77777777" w:rsidR="00AF70A7" w:rsidRDefault="00AF70A7" w:rsidP="0050241B">
            <w:pPr>
              <w:spacing w:beforeLines="40" w:before="96" w:after="200"/>
              <w:rPr>
                <w:color w:val="00945C"/>
                <w:sz w:val="20"/>
                <w:szCs w:val="20"/>
              </w:rPr>
            </w:pPr>
          </w:p>
        </w:tc>
      </w:tr>
      <w:tr w:rsidR="00AF70A7" w:rsidRPr="00840E78" w14:paraId="57042730" w14:textId="77777777" w:rsidTr="0050241B">
        <w:trPr>
          <w:trHeight w:val="44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7DE861FD" w14:textId="77777777" w:rsidR="00AF70A7" w:rsidRPr="00840E78" w:rsidRDefault="00AF70A7" w:rsidP="0050241B">
            <w:pPr>
              <w:spacing w:beforeLines="40" w:before="96" w:after="200"/>
              <w:rPr>
                <w:rFonts w:asciiTheme="majorHAnsi" w:hAnsiTheme="majorHAnsi" w:cstheme="majorHAnsi"/>
                <w:color w:val="596469"/>
                <w:sz w:val="22"/>
              </w:rPr>
            </w:pPr>
            <w:r w:rsidRPr="00523F82">
              <w:rPr>
                <w:color w:val="00945C"/>
                <w:sz w:val="20"/>
                <w:szCs w:val="20"/>
              </w:rPr>
              <w:t>Comentario:</w:t>
            </w:r>
            <w:r w:rsidRPr="00523F82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 conclusión de la prueba</w:t>
            </w:r>
          </w:p>
        </w:tc>
      </w:tr>
      <w:tr w:rsidR="00AF70A7" w:rsidRPr="00840E78" w14:paraId="66E11588" w14:textId="77777777" w:rsidTr="0050241B">
        <w:trPr>
          <w:trHeight w:val="1019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18" w:space="0" w:color="FBD000"/>
              <w:right w:val="single" w:sz="18" w:space="0" w:color="FBD000"/>
            </w:tcBorders>
          </w:tcPr>
          <w:p w14:paraId="54FC4001" w14:textId="77777777" w:rsidR="00AF70A7" w:rsidRDefault="00AF70A7" w:rsidP="0050241B">
            <w:pPr>
              <w:spacing w:beforeLines="40" w:before="96" w:after="200"/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40278F">
              <w:rPr>
                <w:rFonts w:asciiTheme="majorHAnsi" w:hAnsiTheme="majorHAnsi" w:cstheme="majorHAnsi"/>
                <w:b w:val="0"/>
                <w:bCs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>
              <w:rPr>
                <w:noProof/>
              </w:rPr>
              <w:t xml:space="preserve"> </w:t>
            </w:r>
          </w:p>
          <w:p w14:paraId="10DCCAEC" w14:textId="77777777" w:rsidR="00725144" w:rsidRDefault="00725144" w:rsidP="00725144">
            <w:pPr>
              <w:rPr>
                <w:rFonts w:asciiTheme="majorHAnsi" w:hAnsiTheme="majorHAnsi" w:cstheme="majorHAnsi"/>
                <w:sz w:val="22"/>
              </w:rPr>
            </w:pPr>
          </w:p>
          <w:p w14:paraId="120F35FC" w14:textId="77777777" w:rsidR="00725144" w:rsidRDefault="00725144" w:rsidP="00725144">
            <w:pPr>
              <w:rPr>
                <w:rFonts w:asciiTheme="majorHAnsi" w:hAnsiTheme="majorHAnsi" w:cstheme="majorHAnsi"/>
                <w:sz w:val="22"/>
              </w:rPr>
            </w:pPr>
          </w:p>
          <w:p w14:paraId="6B7AEE3B" w14:textId="77777777" w:rsidR="00725144" w:rsidRDefault="00725144" w:rsidP="00725144">
            <w:pPr>
              <w:rPr>
                <w:rFonts w:asciiTheme="majorHAnsi" w:hAnsiTheme="majorHAnsi" w:cstheme="majorHAnsi"/>
                <w:sz w:val="22"/>
              </w:rPr>
            </w:pPr>
          </w:p>
          <w:p w14:paraId="6789B457" w14:textId="77777777" w:rsidR="00725144" w:rsidRDefault="00725144" w:rsidP="00725144">
            <w:pPr>
              <w:rPr>
                <w:rFonts w:asciiTheme="majorHAnsi" w:hAnsiTheme="majorHAnsi" w:cstheme="majorHAnsi"/>
                <w:sz w:val="22"/>
              </w:rPr>
            </w:pPr>
          </w:p>
          <w:p w14:paraId="55603514" w14:textId="77777777" w:rsidR="00725144" w:rsidRPr="00725144" w:rsidRDefault="00725144" w:rsidP="00725144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BB699E" w:rsidRPr="00684384" w14:paraId="16C17FE7" w14:textId="77777777" w:rsidTr="00BB699E">
        <w:trPr>
          <w:trHeight w:val="337"/>
        </w:trPr>
        <w:tc>
          <w:tcPr>
            <w:tcW w:w="9988" w:type="dxa"/>
            <w:tcBorders>
              <w:top w:val="single" w:sz="18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BD000"/>
          </w:tcPr>
          <w:p w14:paraId="71E91B19" w14:textId="7DF03BD6" w:rsidR="00BB699E" w:rsidRPr="00684384" w:rsidRDefault="008E1AC7" w:rsidP="0050241B">
            <w:pPr>
              <w:spacing w:beforeLines="40" w:before="96"/>
              <w:rPr>
                <w:rFonts w:asciiTheme="majorHAnsi" w:hAnsiTheme="majorHAnsi" w:cstheme="majorHAnsi"/>
                <w:bCs/>
                <w:color w:val="0F0D29" w:themeColor="text1"/>
                <w:sz w:val="22"/>
              </w:rPr>
            </w:pPr>
            <w:r w:rsidRPr="0040278F">
              <w:rPr>
                <w:rFonts w:asciiTheme="majorHAnsi" w:hAnsiTheme="majorHAnsi" w:cstheme="majorHAnsi"/>
                <w:bCs/>
                <w:color w:val="0F0D29" w:themeColor="text1"/>
                <w:sz w:val="22"/>
              </w:rPr>
              <w:lastRenderedPageBreak/>
              <w:t xml:space="preserve">CREACIÓN DEL CASO CLÍNICO: </w:t>
            </w:r>
            <w:r w:rsidRPr="00450A66">
              <w:rPr>
                <w:rFonts w:asciiTheme="majorHAnsi" w:hAnsiTheme="majorHAnsi" w:cstheme="majorHAnsi"/>
                <w:b w:val="0"/>
                <w:color w:val="0F0D29" w:themeColor="text1"/>
                <w:sz w:val="22"/>
              </w:rPr>
              <w:t>introducir en cada campo la información requerida</w:t>
            </w:r>
          </w:p>
        </w:tc>
      </w:tr>
      <w:tr w:rsidR="00BB699E" w:rsidRPr="00450A66" w14:paraId="7A839E0D" w14:textId="77777777" w:rsidTr="00D43A82">
        <w:trPr>
          <w:trHeight w:val="828"/>
        </w:trPr>
        <w:tc>
          <w:tcPr>
            <w:tcW w:w="9988" w:type="dxa"/>
            <w:tcBorders>
              <w:top w:val="nil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1854711A" w14:textId="142B46EC" w:rsidR="00BB699E" w:rsidRPr="00450A66" w:rsidRDefault="00BB699E" w:rsidP="0050241B">
            <w:pPr>
              <w:spacing w:beforeLines="40" w:before="96" w:line="210" w:lineRule="exact"/>
              <w:rPr>
                <w:sz w:val="18"/>
                <w:szCs w:val="18"/>
              </w:rPr>
            </w:pPr>
            <w:r w:rsidRPr="00BB699E">
              <w:rPr>
                <w:color w:val="00945C"/>
                <w:sz w:val="20"/>
                <w:szCs w:val="20"/>
              </w:rPr>
              <w:t>Diagnóstico:</w:t>
            </w:r>
            <w:r w:rsidRPr="00BB699E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 indicar </w:t>
            </w:r>
            <w:r w:rsidR="008E1AC7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a modo orientativo: </w:t>
            </w:r>
            <w:r w:rsidR="00787D1A" w:rsidRPr="00787D1A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Diagnóstico principal: EPOC (riesgo según GesEPOC 2026, fenotipo no agudizador, agudizador no eosinofílico, agudizador eosinofílico)</w:t>
            </w:r>
            <w:r w:rsidRPr="00BB699E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; Estadio GOLD: grado de obstrucción (1–4) y grupo de riesgo A/B/E según síntomas y exacerbaciones; Diagnósticos diferenciales: asma, bronquiectasias, IC, fibrosis, TB, SAHS; Complicaciones: insuficiencia respiratoria, cor pulmonale, neumonía, pérdida de peso.</w:t>
            </w:r>
          </w:p>
        </w:tc>
      </w:tr>
      <w:tr w:rsidR="00BB699E" w:rsidRPr="00684384" w14:paraId="64E3A0B9" w14:textId="77777777" w:rsidTr="00D43A82">
        <w:trPr>
          <w:trHeight w:val="1846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4" w:space="0" w:color="FBD000"/>
              <w:right w:val="single" w:sz="18" w:space="0" w:color="FBD000"/>
            </w:tcBorders>
          </w:tcPr>
          <w:p w14:paraId="26534DFD" w14:textId="5510301C" w:rsidR="00BB699E" w:rsidRPr="00BB699E" w:rsidRDefault="00BB699E" w:rsidP="00BB699E">
            <w:pPr>
              <w:spacing w:beforeLines="40" w:before="96" w:after="200"/>
              <w:rPr>
                <w:rFonts w:asciiTheme="majorHAnsi" w:hAnsiTheme="majorHAnsi" w:cstheme="majorHAnsi"/>
                <w:b w:val="0"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BB699E">
              <w:rPr>
                <w:rFonts w:asciiTheme="majorHAnsi" w:hAnsiTheme="majorHAnsi" w:cstheme="majorHAnsi"/>
                <w:b w:val="0"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 w:rsidRPr="00BB699E">
              <w:rPr>
                <w:b w:val="0"/>
                <w:noProof/>
              </w:rPr>
              <w:t xml:space="preserve"> </w:t>
            </w:r>
          </w:p>
        </w:tc>
      </w:tr>
      <w:tr w:rsidR="00BB699E" w:rsidRPr="00684384" w14:paraId="783558EB" w14:textId="77777777" w:rsidTr="00D43A82">
        <w:trPr>
          <w:trHeight w:val="831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7C0573B8" w14:textId="7932A8BE" w:rsidR="00BB699E" w:rsidRPr="00BB699E" w:rsidRDefault="00BB699E" w:rsidP="00BB699E">
            <w:pPr>
              <w:pStyle w:val="Textoindependiente"/>
              <w:kinsoku w:val="0"/>
              <w:overflowPunct w:val="0"/>
              <w:spacing w:before="44" w:line="220" w:lineRule="exact"/>
              <w:ind w:left="20" w:right="17"/>
              <w:rPr>
                <w:color w:val="596369"/>
                <w:spacing w:val="-2"/>
              </w:rPr>
            </w:pPr>
            <w:r w:rsidRPr="00BB699E">
              <w:rPr>
                <w:rFonts w:asciiTheme="minorHAnsi" w:hAnsiTheme="minorHAnsi" w:cstheme="minorBidi"/>
                <w:b/>
                <w:color w:val="00945C"/>
                <w:sz w:val="20"/>
                <w:szCs w:val="20"/>
                <w:lang w:val="es-ES" w:eastAsia="en-US"/>
                <w14:ligatures w14:val="none"/>
              </w:rPr>
              <w:t>Plan terapéutico:</w:t>
            </w:r>
            <w:r w:rsidRPr="00BB699E">
              <w:rPr>
                <w:rFonts w:asciiTheme="minorHAnsi" w:hAnsiTheme="minorHAnsi" w:cstheme="minorBidi"/>
                <w:bCs/>
                <w:color w:val="808080" w:themeColor="background1" w:themeShade="80"/>
                <w:lang w:val="es-ES" w:eastAsia="en-US"/>
                <w14:ligatures w14:val="none"/>
              </w:rPr>
              <w:t xml:space="preserve"> indicar </w:t>
            </w:r>
            <w:r w:rsidR="008E1AC7">
              <w:rPr>
                <w:rFonts w:asciiTheme="minorHAnsi" w:hAnsiTheme="minorHAnsi" w:cstheme="minorBidi"/>
                <w:bCs/>
                <w:color w:val="808080" w:themeColor="background1" w:themeShade="80"/>
                <w:lang w:val="es-ES" w:eastAsia="en-US"/>
                <w14:ligatures w14:val="none"/>
              </w:rPr>
              <w:t>a modo orientativo:</w:t>
            </w:r>
            <w:r w:rsidRPr="00BB699E">
              <w:rPr>
                <w:rFonts w:asciiTheme="minorHAnsi" w:hAnsiTheme="minorHAnsi" w:cstheme="minorBidi"/>
                <w:bCs/>
                <w:color w:val="808080" w:themeColor="background1" w:themeShade="80"/>
                <w:lang w:val="es-ES" w:eastAsia="en-US"/>
                <w14:ligatures w14:val="none"/>
              </w:rPr>
              <w:t xml:space="preserve"> Pronóstico y objetivos; Educación y autocuidado; Intervenciones no farmacológicas; Tratamiento farmacológico de mantenimiento; Oxigenoterapia; Ventilación; Plan para exacerbaciones; Seguimiento: controles, reevaluación de síntomas, función pulmonar, adherencia, técnica inhalatoria.</w:t>
            </w:r>
          </w:p>
        </w:tc>
      </w:tr>
      <w:tr w:rsidR="00BB699E" w:rsidRPr="00684384" w14:paraId="4D6DC440" w14:textId="77777777" w:rsidTr="00D43A82">
        <w:trPr>
          <w:trHeight w:val="2139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4" w:space="0" w:color="FBD000"/>
              <w:right w:val="single" w:sz="18" w:space="0" w:color="FBD000"/>
            </w:tcBorders>
          </w:tcPr>
          <w:p w14:paraId="031EBE0E" w14:textId="72E9D6AE" w:rsidR="00BB699E" w:rsidRDefault="00BB699E" w:rsidP="00BB699E">
            <w:pPr>
              <w:spacing w:beforeLines="40" w:before="96" w:after="200"/>
              <w:rPr>
                <w:noProof/>
              </w:rPr>
            </w:pPr>
            <w:r w:rsidRPr="00BB699E">
              <w:rPr>
                <w:rFonts w:asciiTheme="majorHAnsi" w:hAnsiTheme="majorHAnsi" w:cstheme="majorHAnsi"/>
                <w:b w:val="0"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 w:rsidRPr="00BB699E">
              <w:rPr>
                <w:b w:val="0"/>
                <w:noProof/>
              </w:rPr>
              <w:t xml:space="preserve"> </w:t>
            </w:r>
          </w:p>
        </w:tc>
      </w:tr>
      <w:tr w:rsidR="00BB699E" w:rsidRPr="00684384" w14:paraId="32DD2F64" w14:textId="77777777" w:rsidTr="00D43A82">
        <w:trPr>
          <w:trHeight w:val="407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6AA0B8C4" w14:textId="14CF8212" w:rsidR="00BB699E" w:rsidRDefault="00BB699E" w:rsidP="00BB699E">
            <w:pPr>
              <w:spacing w:beforeLines="40" w:before="96" w:after="200"/>
              <w:rPr>
                <w:noProof/>
              </w:rPr>
            </w:pPr>
            <w:r w:rsidRPr="00BB699E">
              <w:rPr>
                <w:color w:val="00945C"/>
                <w:sz w:val="20"/>
                <w:szCs w:val="20"/>
              </w:rPr>
              <w:t>Visita de seguimiento:</w:t>
            </w:r>
            <w:r w:rsidRPr="00BB699E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 indicar cambios en el estado del paciente y planteamiento terapéutico a seguir.</w:t>
            </w:r>
            <w:r w:rsidR="002373A8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 xml:space="preserve"> Por ej. indicar herramientas de </w:t>
            </w:r>
            <w:r w:rsidR="00E63DDD">
              <w:rPr>
                <w:b w:val="0"/>
                <w:bCs/>
                <w:color w:val="808080" w:themeColor="background1" w:themeShade="80"/>
                <w:sz w:val="18"/>
                <w:szCs w:val="18"/>
              </w:rPr>
              <w:t>evaluación cuantitativa de seguimiento como RADAR.</w:t>
            </w:r>
          </w:p>
        </w:tc>
      </w:tr>
      <w:tr w:rsidR="00BB699E" w:rsidRPr="00684384" w14:paraId="519B0AEF" w14:textId="77777777" w:rsidTr="00D43A82">
        <w:trPr>
          <w:trHeight w:val="2163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4" w:space="0" w:color="FBD000"/>
              <w:right w:val="single" w:sz="18" w:space="0" w:color="FBD000"/>
            </w:tcBorders>
          </w:tcPr>
          <w:p w14:paraId="5E96933A" w14:textId="6B2ACEE5" w:rsidR="00BB699E" w:rsidRDefault="00BB699E" w:rsidP="00BB699E">
            <w:pPr>
              <w:spacing w:beforeLines="40" w:before="96" w:after="200"/>
              <w:rPr>
                <w:noProof/>
              </w:rPr>
            </w:pPr>
            <w:r w:rsidRPr="00D43A82">
              <w:rPr>
                <w:rFonts w:asciiTheme="majorHAnsi" w:hAnsiTheme="majorHAnsi" w:cstheme="majorHAnsi"/>
                <w:b w:val="0"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 w:rsidRPr="00BB699E">
              <w:rPr>
                <w:b w:val="0"/>
                <w:noProof/>
              </w:rPr>
              <w:t xml:space="preserve"> </w:t>
            </w:r>
            <w:r w:rsidRPr="00BB699E">
              <w:rPr>
                <w:b w:val="0"/>
                <w:noProof/>
              </w:rPr>
              <w:drawing>
                <wp:anchor distT="0" distB="0" distL="114300" distR="114300" simplePos="0" relativeHeight="251658250" behindDoc="0" locked="0" layoutInCell="1" allowOverlap="1" wp14:anchorId="64501DBA" wp14:editId="74459552">
                  <wp:simplePos x="0" y="0"/>
                  <wp:positionH relativeFrom="column">
                    <wp:posOffset>5973667</wp:posOffset>
                  </wp:positionH>
                  <wp:positionV relativeFrom="paragraph">
                    <wp:posOffset>6586220</wp:posOffset>
                  </wp:positionV>
                  <wp:extent cx="584200" cy="768350"/>
                  <wp:effectExtent l="0" t="0" r="6350" b="0"/>
                  <wp:wrapNone/>
                  <wp:docPr id="243356389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095204" name="Imagen 40509520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200" cy="768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B699E" w:rsidRPr="00684384" w14:paraId="0C4FF4B4" w14:textId="77777777" w:rsidTr="00D43A82">
        <w:trPr>
          <w:trHeight w:val="440"/>
        </w:trPr>
        <w:tc>
          <w:tcPr>
            <w:tcW w:w="9988" w:type="dxa"/>
            <w:tcBorders>
              <w:top w:val="single" w:sz="4" w:space="0" w:color="FBD000"/>
              <w:left w:val="single" w:sz="18" w:space="0" w:color="FBD000"/>
              <w:bottom w:val="nil"/>
              <w:right w:val="single" w:sz="18" w:space="0" w:color="FBD000"/>
            </w:tcBorders>
            <w:shd w:val="clear" w:color="auto" w:fill="F2F2F2" w:themeFill="background1" w:themeFillShade="F2"/>
          </w:tcPr>
          <w:p w14:paraId="51DC5259" w14:textId="45F0A560" w:rsidR="00BB699E" w:rsidRPr="00BB699E" w:rsidRDefault="00BB699E" w:rsidP="00BB699E">
            <w:pPr>
              <w:spacing w:beforeLines="40" w:before="96" w:after="200"/>
              <w:rPr>
                <w:rFonts w:asciiTheme="majorHAnsi" w:hAnsiTheme="majorHAnsi" w:cstheme="majorHAnsi"/>
                <w:b w:val="0"/>
                <w:noProof/>
                <w:color w:val="0F0D29" w:themeColor="text1"/>
                <w:sz w:val="20"/>
                <w:szCs w:val="20"/>
                <w:lang w:bidi="es-ES"/>
              </w:rPr>
            </w:pPr>
            <w:r w:rsidRPr="00BB699E">
              <w:rPr>
                <w:color w:val="00945C"/>
                <w:sz w:val="20"/>
                <w:szCs w:val="20"/>
              </w:rPr>
              <w:t>Conclusión del caso</w:t>
            </w:r>
          </w:p>
        </w:tc>
      </w:tr>
      <w:tr w:rsidR="00D43A82" w:rsidRPr="00684384" w14:paraId="1A9A208E" w14:textId="77777777" w:rsidTr="00D43A82">
        <w:trPr>
          <w:trHeight w:val="3407"/>
        </w:trPr>
        <w:tc>
          <w:tcPr>
            <w:tcW w:w="9988" w:type="dxa"/>
            <w:tcBorders>
              <w:top w:val="nil"/>
              <w:left w:val="single" w:sz="18" w:space="0" w:color="FBD000"/>
              <w:bottom w:val="single" w:sz="18" w:space="0" w:color="FBD000"/>
              <w:right w:val="single" w:sz="18" w:space="0" w:color="FBD000"/>
            </w:tcBorders>
            <w:shd w:val="clear" w:color="auto" w:fill="FFFFFF" w:themeFill="background1"/>
          </w:tcPr>
          <w:p w14:paraId="4EAB3EEE" w14:textId="24091702" w:rsidR="00D43A82" w:rsidRPr="00BB699E" w:rsidRDefault="008E1AC7" w:rsidP="00D43A82">
            <w:pPr>
              <w:spacing w:beforeLines="40" w:before="96" w:after="200"/>
              <w:rPr>
                <w:color w:val="00945C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51" behindDoc="0" locked="0" layoutInCell="1" allowOverlap="1" wp14:anchorId="1B3AEE5E" wp14:editId="03ED273A">
                  <wp:simplePos x="0" y="0"/>
                  <wp:positionH relativeFrom="column">
                    <wp:posOffset>6064913</wp:posOffset>
                  </wp:positionH>
                  <wp:positionV relativeFrom="paragraph">
                    <wp:posOffset>1524635</wp:posOffset>
                  </wp:positionV>
                  <wp:extent cx="417223" cy="548739"/>
                  <wp:effectExtent l="0" t="0" r="1905" b="3810"/>
                  <wp:wrapNone/>
                  <wp:docPr id="1920851746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095204" name="Imagen 40509520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223" cy="548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43A82" w:rsidRPr="00BB699E">
              <w:rPr>
                <w:rFonts w:asciiTheme="majorHAnsi" w:hAnsiTheme="majorHAnsi" w:cstheme="majorHAnsi"/>
                <w:b w:val="0"/>
                <w:noProof/>
                <w:color w:val="0F0D29" w:themeColor="text1"/>
                <w:sz w:val="20"/>
                <w:szCs w:val="20"/>
                <w:lang w:bidi="es-ES"/>
              </w:rPr>
              <w:t>Lorem ipsum</w:t>
            </w:r>
            <w:r w:rsidR="00D43A82" w:rsidRPr="00BB699E">
              <w:rPr>
                <w:b w:val="0"/>
                <w:noProof/>
              </w:rPr>
              <w:t xml:space="preserve"> </w:t>
            </w:r>
          </w:p>
        </w:tc>
      </w:tr>
    </w:tbl>
    <w:p w14:paraId="71D5C8FF" w14:textId="47E488AB" w:rsidR="006C3DB3" w:rsidRPr="006C3DB3" w:rsidRDefault="00D9089B" w:rsidP="006C3DB3">
      <w:pPr>
        <w:tabs>
          <w:tab w:val="left" w:pos="1992"/>
        </w:tabs>
      </w:pPr>
      <w:r w:rsidRPr="00D9089B">
        <w:rPr>
          <w:noProof/>
        </w:rPr>
        <w:lastRenderedPageBreak/>
        <w:drawing>
          <wp:anchor distT="0" distB="0" distL="114300" distR="114300" simplePos="0" relativeHeight="251661323" behindDoc="0" locked="0" layoutInCell="1" allowOverlap="1" wp14:anchorId="255BEF73" wp14:editId="0F7CDCAE">
            <wp:simplePos x="0" y="0"/>
            <wp:positionH relativeFrom="page">
              <wp:align>right</wp:align>
            </wp:positionH>
            <wp:positionV relativeFrom="paragraph">
              <wp:posOffset>7088505</wp:posOffset>
            </wp:positionV>
            <wp:extent cx="7519670" cy="912793"/>
            <wp:effectExtent l="0" t="0" r="5080" b="1905"/>
            <wp:wrapNone/>
            <wp:docPr id="8968407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84071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9670" cy="912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C3DB3" w:rsidRPr="006C3DB3" w:rsidSect="0002751A">
      <w:headerReference w:type="default" r:id="rId22"/>
      <w:footerReference w:type="default" r:id="rId23"/>
      <w:pgSz w:w="11906" w:h="16838" w:code="9"/>
      <w:pgMar w:top="720" w:right="936" w:bottom="720" w:left="936" w:header="0" w:footer="0" w:gutter="0"/>
      <w:pgBorders w:zOrder="back" w:offsetFrom="page"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pgBorders>
      <w:pgNumType w:start="1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E76FA" w14:textId="77777777" w:rsidR="00044C86" w:rsidRDefault="00044C86">
      <w:r>
        <w:separator/>
      </w:r>
    </w:p>
    <w:p w14:paraId="4A871675" w14:textId="77777777" w:rsidR="00044C86" w:rsidRDefault="00044C86"/>
  </w:endnote>
  <w:endnote w:type="continuationSeparator" w:id="0">
    <w:p w14:paraId="21AA59E2" w14:textId="77777777" w:rsidR="00044C86" w:rsidRDefault="00044C86">
      <w:r>
        <w:continuationSeparator/>
      </w:r>
    </w:p>
    <w:p w14:paraId="1F46FB69" w14:textId="77777777" w:rsidR="00044C86" w:rsidRDefault="00044C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/>
      </w:rPr>
      <w:id w:val="-890194395"/>
      <w:docPartObj>
        <w:docPartGallery w:val="Page Numbers (Bottom of Page)"/>
        <w:docPartUnique/>
      </w:docPartObj>
    </w:sdtPr>
    <w:sdtContent>
      <w:p w14:paraId="48E1172D" w14:textId="6E03A7F4" w:rsidR="00DF027C" w:rsidRDefault="00B150AC" w:rsidP="00B150AC">
        <w:pPr>
          <w:pStyle w:val="Piedepgina"/>
          <w:ind w:left="-936"/>
          <w:jc w:val="center"/>
          <w:rPr>
            <w:noProof/>
          </w:rPr>
        </w:pPr>
        <w:r>
          <w:rPr>
            <w:noProof/>
          </w:rPr>
          <w:drawing>
            <wp:inline distT="0" distB="0" distL="0" distR="0" wp14:anchorId="1D4F2704" wp14:editId="0D10CED3">
              <wp:extent cx="7532370" cy="884675"/>
              <wp:effectExtent l="0" t="0" r="0" b="0"/>
              <wp:docPr id="1303561206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03561206" name="Imagen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 flipV="1">
                        <a:off x="0" y="0"/>
                        <a:ext cx="7552245" cy="88700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9D49D" w14:textId="77777777" w:rsidR="00044C86" w:rsidRDefault="00044C86">
      <w:r>
        <w:separator/>
      </w:r>
    </w:p>
    <w:p w14:paraId="6BCE8A1C" w14:textId="77777777" w:rsidR="00044C86" w:rsidRDefault="00044C86"/>
  </w:footnote>
  <w:footnote w:type="continuationSeparator" w:id="0">
    <w:p w14:paraId="152EB47C" w14:textId="77777777" w:rsidR="00044C86" w:rsidRDefault="00044C86">
      <w:r>
        <w:continuationSeparator/>
      </w:r>
    </w:p>
    <w:p w14:paraId="3BCEC8B2" w14:textId="77777777" w:rsidR="00044C86" w:rsidRDefault="00044C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1891A" w14:textId="17DFEC1D" w:rsidR="00D077E9" w:rsidRDefault="00B150AC" w:rsidP="00B150AC">
    <w:pPr>
      <w:pStyle w:val="Encabezado"/>
      <w:ind w:left="-936"/>
      <w:rPr>
        <w:noProof/>
      </w:rPr>
    </w:pPr>
    <w:r>
      <w:rPr>
        <w:noProof/>
      </w:rPr>
      <w:drawing>
        <wp:inline distT="0" distB="0" distL="0" distR="0" wp14:anchorId="0471C072" wp14:editId="3CE4DD63">
          <wp:extent cx="7532914" cy="1355834"/>
          <wp:effectExtent l="0" t="0" r="0" b="0"/>
          <wp:docPr id="160708481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370409" name="Imagen 14453704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4666" cy="13651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8A3BBD"/>
    <w:multiLevelType w:val="hybridMultilevel"/>
    <w:tmpl w:val="B12425E8"/>
    <w:lvl w:ilvl="0" w:tplc="0C0A0001">
      <w:start w:val="1"/>
      <w:numFmt w:val="bullet"/>
      <w:lvlText w:val=""/>
      <w:lvlJc w:val="left"/>
      <w:pPr>
        <w:ind w:left="73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num w:numId="1" w16cid:durableId="584805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attachedTemplate r:id="rId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0AC"/>
    <w:rsid w:val="0002482E"/>
    <w:rsid w:val="0002751A"/>
    <w:rsid w:val="000317B0"/>
    <w:rsid w:val="00044C86"/>
    <w:rsid w:val="00050324"/>
    <w:rsid w:val="000747A0"/>
    <w:rsid w:val="000A0150"/>
    <w:rsid w:val="000E63C9"/>
    <w:rsid w:val="000F691B"/>
    <w:rsid w:val="00130E9D"/>
    <w:rsid w:val="00144257"/>
    <w:rsid w:val="00150A6D"/>
    <w:rsid w:val="0017205F"/>
    <w:rsid w:val="00185B35"/>
    <w:rsid w:val="001B3F75"/>
    <w:rsid w:val="001F2BC8"/>
    <w:rsid w:val="001F5F6B"/>
    <w:rsid w:val="002373A8"/>
    <w:rsid w:val="00243EBC"/>
    <w:rsid w:val="00244BE3"/>
    <w:rsid w:val="00246A35"/>
    <w:rsid w:val="00252003"/>
    <w:rsid w:val="00284348"/>
    <w:rsid w:val="00286F62"/>
    <w:rsid w:val="002F51F5"/>
    <w:rsid w:val="00312137"/>
    <w:rsid w:val="0032680F"/>
    <w:rsid w:val="00330359"/>
    <w:rsid w:val="0033762F"/>
    <w:rsid w:val="00360494"/>
    <w:rsid w:val="00366C7E"/>
    <w:rsid w:val="003743CE"/>
    <w:rsid w:val="00376898"/>
    <w:rsid w:val="00384EA3"/>
    <w:rsid w:val="003A39A1"/>
    <w:rsid w:val="003B43B5"/>
    <w:rsid w:val="003C2191"/>
    <w:rsid w:val="003D3863"/>
    <w:rsid w:val="0040278F"/>
    <w:rsid w:val="004110DE"/>
    <w:rsid w:val="0044085A"/>
    <w:rsid w:val="00450A66"/>
    <w:rsid w:val="004979EA"/>
    <w:rsid w:val="004A30A2"/>
    <w:rsid w:val="004B21A5"/>
    <w:rsid w:val="004B6F33"/>
    <w:rsid w:val="004E5FEE"/>
    <w:rsid w:val="005037F0"/>
    <w:rsid w:val="00516A86"/>
    <w:rsid w:val="00523F82"/>
    <w:rsid w:val="005275F6"/>
    <w:rsid w:val="005457E5"/>
    <w:rsid w:val="005478D2"/>
    <w:rsid w:val="00565512"/>
    <w:rsid w:val="00565C40"/>
    <w:rsid w:val="00572102"/>
    <w:rsid w:val="00576C80"/>
    <w:rsid w:val="005F1BB0"/>
    <w:rsid w:val="00642A42"/>
    <w:rsid w:val="00656C4D"/>
    <w:rsid w:val="0067338E"/>
    <w:rsid w:val="00684384"/>
    <w:rsid w:val="006C3DB3"/>
    <w:rsid w:val="006E5716"/>
    <w:rsid w:val="00725144"/>
    <w:rsid w:val="007302B3"/>
    <w:rsid w:val="00730733"/>
    <w:rsid w:val="007309A6"/>
    <w:rsid w:val="00730E3A"/>
    <w:rsid w:val="00732EA6"/>
    <w:rsid w:val="00736AAF"/>
    <w:rsid w:val="00765B2A"/>
    <w:rsid w:val="00783A34"/>
    <w:rsid w:val="00787D1A"/>
    <w:rsid w:val="007C6B52"/>
    <w:rsid w:val="007D16C5"/>
    <w:rsid w:val="00840E78"/>
    <w:rsid w:val="00862FE4"/>
    <w:rsid w:val="0086389A"/>
    <w:rsid w:val="0087605E"/>
    <w:rsid w:val="008941AE"/>
    <w:rsid w:val="008B1FEE"/>
    <w:rsid w:val="008E1AC7"/>
    <w:rsid w:val="00903C32"/>
    <w:rsid w:val="00916B16"/>
    <w:rsid w:val="009173B9"/>
    <w:rsid w:val="00923DDF"/>
    <w:rsid w:val="0093335D"/>
    <w:rsid w:val="00934B01"/>
    <w:rsid w:val="0093613E"/>
    <w:rsid w:val="00943026"/>
    <w:rsid w:val="009475A9"/>
    <w:rsid w:val="00966B81"/>
    <w:rsid w:val="0096789E"/>
    <w:rsid w:val="00975172"/>
    <w:rsid w:val="00977F79"/>
    <w:rsid w:val="00980519"/>
    <w:rsid w:val="00985A26"/>
    <w:rsid w:val="009C7720"/>
    <w:rsid w:val="00A03A30"/>
    <w:rsid w:val="00A23AFA"/>
    <w:rsid w:val="00A31B3E"/>
    <w:rsid w:val="00A532F3"/>
    <w:rsid w:val="00A77DF2"/>
    <w:rsid w:val="00A84592"/>
    <w:rsid w:val="00A8489E"/>
    <w:rsid w:val="00AB02A7"/>
    <w:rsid w:val="00AC29F3"/>
    <w:rsid w:val="00AF70A7"/>
    <w:rsid w:val="00B150AC"/>
    <w:rsid w:val="00B178CE"/>
    <w:rsid w:val="00B231E5"/>
    <w:rsid w:val="00B47D0A"/>
    <w:rsid w:val="00B62ABE"/>
    <w:rsid w:val="00B711AC"/>
    <w:rsid w:val="00BB175F"/>
    <w:rsid w:val="00BB699E"/>
    <w:rsid w:val="00BF03C6"/>
    <w:rsid w:val="00C02B87"/>
    <w:rsid w:val="00C05CA4"/>
    <w:rsid w:val="00C35FA8"/>
    <w:rsid w:val="00C4086D"/>
    <w:rsid w:val="00C60E68"/>
    <w:rsid w:val="00C70E8E"/>
    <w:rsid w:val="00CA1896"/>
    <w:rsid w:val="00CB5B28"/>
    <w:rsid w:val="00CE23B8"/>
    <w:rsid w:val="00CF5371"/>
    <w:rsid w:val="00D0323A"/>
    <w:rsid w:val="00D0559F"/>
    <w:rsid w:val="00D064B5"/>
    <w:rsid w:val="00D077E9"/>
    <w:rsid w:val="00D10E24"/>
    <w:rsid w:val="00D3742F"/>
    <w:rsid w:val="00D42CB7"/>
    <w:rsid w:val="00D43A82"/>
    <w:rsid w:val="00D5413D"/>
    <w:rsid w:val="00D570A9"/>
    <w:rsid w:val="00D70D02"/>
    <w:rsid w:val="00D770C7"/>
    <w:rsid w:val="00D842C0"/>
    <w:rsid w:val="00D86945"/>
    <w:rsid w:val="00D90290"/>
    <w:rsid w:val="00D9089B"/>
    <w:rsid w:val="00DC706A"/>
    <w:rsid w:val="00DC772D"/>
    <w:rsid w:val="00DD152F"/>
    <w:rsid w:val="00DE213F"/>
    <w:rsid w:val="00DF027C"/>
    <w:rsid w:val="00E00A32"/>
    <w:rsid w:val="00E22ACD"/>
    <w:rsid w:val="00E620B0"/>
    <w:rsid w:val="00E63DDD"/>
    <w:rsid w:val="00E81B40"/>
    <w:rsid w:val="00EA2109"/>
    <w:rsid w:val="00EA29E0"/>
    <w:rsid w:val="00EC24BC"/>
    <w:rsid w:val="00EF555B"/>
    <w:rsid w:val="00F027BB"/>
    <w:rsid w:val="00F11DCF"/>
    <w:rsid w:val="00F162EA"/>
    <w:rsid w:val="00F52D27"/>
    <w:rsid w:val="00F57074"/>
    <w:rsid w:val="00F6067A"/>
    <w:rsid w:val="00F83527"/>
    <w:rsid w:val="00F9776A"/>
    <w:rsid w:val="00FD583F"/>
    <w:rsid w:val="00FD7488"/>
    <w:rsid w:val="00FF1443"/>
    <w:rsid w:val="00FF16B4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E1C32"/>
  <w15:docId w15:val="{8C3E0B40-FB70-43FA-B2CC-B5B69AECF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7" w:qFormat="1"/>
    <w:lsdException w:name="heading 2" w:uiPriority="4" w:qFormat="1"/>
    <w:lsdException w:name="heading 3" w:semiHidden="1" w:uiPriority="5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3" w:unhideWhenUsed="1" w:qFormat="1"/>
    <w:lsdException w:name="Hyperlink" w:semiHidden="1" w:unhideWhenUsed="1"/>
    <w:lsdException w:name="FollowedHyperlink" w:semiHidden="1" w:unhideWhenUsed="1"/>
    <w:lsdException w:name="Strong" w:semiHidden="1" w:uiPriority="2" w:unhideWhenUsed="1" w:qFormat="1"/>
    <w:lsdException w:name="Emphasis" w:semiHidden="1" w:uiPriority="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945"/>
    <w:pPr>
      <w:spacing w:after="0"/>
    </w:pPr>
    <w:rPr>
      <w:rFonts w:eastAsiaTheme="minorEastAsia"/>
      <w:b/>
      <w:color w:val="082A75" w:themeColor="text2"/>
      <w:sz w:val="28"/>
      <w:szCs w:val="22"/>
    </w:rPr>
  </w:style>
  <w:style w:type="paragraph" w:styleId="Ttulo1">
    <w:name w:val="heading 1"/>
    <w:basedOn w:val="Normal"/>
    <w:link w:val="Ttulo1Car"/>
    <w:uiPriority w:val="4"/>
    <w:qFormat/>
    <w:rsid w:val="00D077E9"/>
    <w:pPr>
      <w:keepNext/>
      <w:spacing w:before="240" w:after="60"/>
      <w:outlineLvl w:val="0"/>
    </w:pPr>
    <w:rPr>
      <w:rFonts w:asciiTheme="majorHAnsi" w:eastAsiaTheme="majorEastAsia" w:hAnsiTheme="majorHAnsi" w:cstheme="majorBidi"/>
      <w:color w:val="061F57" w:themeColor="text2" w:themeShade="BF"/>
      <w:kern w:val="28"/>
      <w:sz w:val="52"/>
      <w:szCs w:val="32"/>
    </w:rPr>
  </w:style>
  <w:style w:type="paragraph" w:styleId="Ttulo2">
    <w:name w:val="heading 2"/>
    <w:basedOn w:val="Normal"/>
    <w:next w:val="Normal"/>
    <w:link w:val="Ttulo2Car"/>
    <w:uiPriority w:val="4"/>
    <w:qFormat/>
    <w:rsid w:val="00DF027C"/>
    <w:pPr>
      <w:keepNext/>
      <w:spacing w:after="240" w:line="240" w:lineRule="auto"/>
      <w:outlineLvl w:val="1"/>
    </w:pPr>
    <w:rPr>
      <w:rFonts w:eastAsiaTheme="majorEastAsia" w:cstheme="majorBidi"/>
      <w:b w:val="0"/>
      <w:sz w:val="3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ar"/>
    <w:uiPriority w:val="1"/>
    <w:qFormat/>
    <w:rsid w:val="00D86945"/>
    <w:pPr>
      <w:spacing w:after="200" w:line="240" w:lineRule="auto"/>
    </w:pPr>
    <w:rPr>
      <w:rFonts w:asciiTheme="majorHAnsi" w:eastAsiaTheme="majorEastAsia" w:hAnsiTheme="majorHAnsi" w:cstheme="majorBidi"/>
      <w:bCs/>
      <w:sz w:val="72"/>
      <w:szCs w:val="52"/>
    </w:rPr>
  </w:style>
  <w:style w:type="character" w:customStyle="1" w:styleId="TtuloCar">
    <w:name w:val="Título Car"/>
    <w:basedOn w:val="Fuentedeprrafopredeter"/>
    <w:link w:val="Ttulo"/>
    <w:uiPriority w:val="1"/>
    <w:rsid w:val="00D86945"/>
    <w:rPr>
      <w:rFonts w:asciiTheme="majorHAnsi" w:eastAsiaTheme="majorEastAsia" w:hAnsiTheme="majorHAnsi" w:cstheme="majorBidi"/>
      <w:b/>
      <w:bCs/>
      <w:color w:val="082A75" w:themeColor="text2"/>
      <w:sz w:val="72"/>
      <w:szCs w:val="52"/>
    </w:rPr>
  </w:style>
  <w:style w:type="paragraph" w:styleId="Subttulo">
    <w:name w:val="Subtitle"/>
    <w:basedOn w:val="Normal"/>
    <w:link w:val="SubttuloCar"/>
    <w:uiPriority w:val="2"/>
    <w:qFormat/>
    <w:rsid w:val="00D86945"/>
    <w:pPr>
      <w:framePr w:hSpace="180" w:wrap="around" w:vAnchor="text" w:hAnchor="margin" w:y="1167"/>
    </w:pPr>
    <w:rPr>
      <w:b w:val="0"/>
      <w:caps/>
      <w:spacing w:val="20"/>
      <w:sz w:val="32"/>
    </w:rPr>
  </w:style>
  <w:style w:type="character" w:customStyle="1" w:styleId="SubttuloCar">
    <w:name w:val="Subtítulo Car"/>
    <w:basedOn w:val="Fuentedeprrafopredeter"/>
    <w:link w:val="Subttulo"/>
    <w:uiPriority w:val="2"/>
    <w:rsid w:val="00D86945"/>
    <w:rPr>
      <w:rFonts w:eastAsiaTheme="minorEastAsia"/>
      <w:caps/>
      <w:color w:val="082A75" w:themeColor="text2"/>
      <w:spacing w:val="20"/>
      <w:sz w:val="32"/>
      <w:szCs w:val="22"/>
    </w:rPr>
  </w:style>
  <w:style w:type="character" w:customStyle="1" w:styleId="Ttulo1Car">
    <w:name w:val="Título 1 Car"/>
    <w:basedOn w:val="Fuentedeprrafopredeter"/>
    <w:link w:val="Ttulo1"/>
    <w:uiPriority w:val="4"/>
    <w:rsid w:val="00D077E9"/>
    <w:rPr>
      <w:rFonts w:asciiTheme="majorHAnsi" w:eastAsiaTheme="majorEastAsia" w:hAnsiTheme="majorHAnsi" w:cstheme="majorBidi"/>
      <w:b/>
      <w:color w:val="061F57" w:themeColor="text2" w:themeShade="BF"/>
      <w:kern w:val="28"/>
      <w:sz w:val="52"/>
      <w:szCs w:val="32"/>
    </w:rPr>
  </w:style>
  <w:style w:type="paragraph" w:styleId="Encabezado">
    <w:name w:val="header"/>
    <w:basedOn w:val="Normal"/>
    <w:link w:val="EncabezadoCar"/>
    <w:uiPriority w:val="8"/>
    <w:unhideWhenUsed/>
    <w:rsid w:val="005037F0"/>
  </w:style>
  <w:style w:type="character" w:customStyle="1" w:styleId="EncabezadoCar">
    <w:name w:val="Encabezado Car"/>
    <w:basedOn w:val="Fuentedeprrafopredeter"/>
    <w:link w:val="Encabezado"/>
    <w:uiPriority w:val="8"/>
    <w:rsid w:val="0093335D"/>
  </w:style>
  <w:style w:type="paragraph" w:styleId="Piedepgina">
    <w:name w:val="footer"/>
    <w:basedOn w:val="Normal"/>
    <w:link w:val="PiedepginaCar"/>
    <w:uiPriority w:val="99"/>
    <w:unhideWhenUsed/>
    <w:rsid w:val="005037F0"/>
  </w:style>
  <w:style w:type="character" w:customStyle="1" w:styleId="PiedepginaCar">
    <w:name w:val="Pie de página Car"/>
    <w:basedOn w:val="Fuentedeprrafopredeter"/>
    <w:link w:val="Piedepgina"/>
    <w:uiPriority w:val="99"/>
    <w:rsid w:val="005037F0"/>
    <w:rPr>
      <w:sz w:val="24"/>
      <w:szCs w:val="24"/>
    </w:rPr>
  </w:style>
  <w:style w:type="paragraph" w:customStyle="1" w:styleId="Nombre">
    <w:name w:val="Nombre"/>
    <w:basedOn w:val="Normal"/>
    <w:uiPriority w:val="3"/>
    <w:qFormat/>
    <w:rsid w:val="00B231E5"/>
    <w:pPr>
      <w:spacing w:line="240" w:lineRule="auto"/>
      <w:jc w:val="right"/>
    </w:pPr>
  </w:style>
  <w:style w:type="character" w:customStyle="1" w:styleId="Ttulo2Car">
    <w:name w:val="Título 2 Car"/>
    <w:basedOn w:val="Fuentedeprrafopredeter"/>
    <w:link w:val="Ttulo2"/>
    <w:uiPriority w:val="4"/>
    <w:rsid w:val="00DF027C"/>
    <w:rPr>
      <w:rFonts w:eastAsiaTheme="majorEastAsia" w:cstheme="majorBidi"/>
      <w:color w:val="082A75" w:themeColor="text2"/>
      <w:sz w:val="36"/>
      <w:szCs w:val="26"/>
    </w:rPr>
  </w:style>
  <w:style w:type="table" w:styleId="Tablaconcuadrcula">
    <w:name w:val="Table Grid"/>
    <w:basedOn w:val="Tablanormal"/>
    <w:uiPriority w:val="1"/>
    <w:rsid w:val="00FF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unhideWhenUsed/>
    <w:rsid w:val="00D86945"/>
    <w:rPr>
      <w:color w:val="808080"/>
    </w:rPr>
  </w:style>
  <w:style w:type="paragraph" w:customStyle="1" w:styleId="Contenido">
    <w:name w:val="Contenido"/>
    <w:basedOn w:val="Normal"/>
    <w:link w:val="Carcterdecontenido"/>
    <w:qFormat/>
    <w:rsid w:val="00DF027C"/>
    <w:rPr>
      <w:b w:val="0"/>
    </w:rPr>
  </w:style>
  <w:style w:type="paragraph" w:customStyle="1" w:styleId="Textodestacado">
    <w:name w:val="Texto destacado"/>
    <w:basedOn w:val="Normal"/>
    <w:link w:val="Carcterdetextodestacado"/>
    <w:qFormat/>
    <w:rsid w:val="00DF027C"/>
  </w:style>
  <w:style w:type="character" w:customStyle="1" w:styleId="Carcterdecontenido">
    <w:name w:val="Carácter de contenido"/>
    <w:basedOn w:val="Fuentedeprrafopredeter"/>
    <w:link w:val="Contenido"/>
    <w:rsid w:val="00DF027C"/>
    <w:rPr>
      <w:rFonts w:eastAsiaTheme="minorEastAsia"/>
      <w:color w:val="082A75" w:themeColor="text2"/>
      <w:sz w:val="28"/>
      <w:szCs w:val="22"/>
    </w:rPr>
  </w:style>
  <w:style w:type="character" w:customStyle="1" w:styleId="Carcterdetextodestacado">
    <w:name w:val="Carácter de texto destacado"/>
    <w:basedOn w:val="Fuentedeprrafopredeter"/>
    <w:link w:val="Textodestacado"/>
    <w:rsid w:val="00DF027C"/>
    <w:rPr>
      <w:rFonts w:eastAsiaTheme="minorEastAsia"/>
      <w:b/>
      <w:color w:val="082A75" w:themeColor="text2"/>
      <w:sz w:val="28"/>
      <w:szCs w:val="22"/>
    </w:rPr>
  </w:style>
  <w:style w:type="paragraph" w:styleId="Textoindependiente">
    <w:name w:val="Body Text"/>
    <w:basedOn w:val="Normal"/>
    <w:link w:val="TextoindependienteCar"/>
    <w:uiPriority w:val="1"/>
    <w:qFormat/>
    <w:rsid w:val="00B150AC"/>
    <w:pPr>
      <w:widowControl w:val="0"/>
      <w:autoSpaceDE w:val="0"/>
      <w:autoSpaceDN w:val="0"/>
      <w:adjustRightInd w:val="0"/>
      <w:spacing w:before="9" w:line="240" w:lineRule="auto"/>
      <w:ind w:left="40"/>
    </w:pPr>
    <w:rPr>
      <w:rFonts w:ascii="Arial" w:hAnsi="Arial" w:cs="Arial"/>
      <w:b w:val="0"/>
      <w:color w:val="auto"/>
      <w:sz w:val="18"/>
      <w:szCs w:val="18"/>
      <w:lang w:val="es-ES_tradnl" w:eastAsia="es-ES_tradnl"/>
      <w14:ligatures w14:val="standardContextua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150AC"/>
    <w:rPr>
      <w:rFonts w:ascii="Arial" w:eastAsiaTheme="minorEastAsia" w:hAnsi="Arial" w:cs="Arial"/>
      <w:sz w:val="18"/>
      <w:szCs w:val="18"/>
      <w:lang w:val="es-ES_tradnl" w:eastAsia="es-ES_tradnl"/>
      <w14:ligatures w14:val="standardContextual"/>
    </w:rPr>
  </w:style>
  <w:style w:type="character" w:styleId="Hipervnculo">
    <w:name w:val="Hyperlink"/>
    <w:basedOn w:val="Fuentedeprrafopredeter"/>
    <w:uiPriority w:val="99"/>
    <w:unhideWhenUsed/>
    <w:rsid w:val="00244BE3"/>
    <w:rPr>
      <w:color w:val="3592C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44BE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9776A"/>
    <w:rPr>
      <w:color w:val="3592C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hyperlink" Target="https://www.azone.es/actualidad/nextperience-casos-clinicos.html" TargetMode="Externa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azone.es/actualidad/nextperience-casos-clinicos.html" TargetMode="External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nzz\AppData\Local\Microsoft\Office\16.0\DTS\es-ES%7b3C5B9E78-96B4-4D10-A3B7-72BCB06FC65F%7d\%7b244C0304-3920-44A1-867B-B45514109E21%7dTF7e53ee0d-dd7d-4335-8cfd-efae5a747b05fb21fa67_win32-9f5ff6ac9036.dotx" TargetMode="External"/></Relationships>
</file>

<file path=word/theme/theme1.xml><?xml version="1.0" encoding="utf-8"?>
<a:theme xmlns:a="http://schemas.openxmlformats.org/drawingml/2006/main" name="Custom Theme">
  <a:themeElements>
    <a:clrScheme name="Custom 29">
      <a:dk1>
        <a:srgbClr val="0F0D29"/>
      </a:dk1>
      <a:lt1>
        <a:srgbClr val="FFFFFF"/>
      </a:lt1>
      <a:dk2>
        <a:srgbClr val="082A75"/>
      </a:dk2>
      <a:lt2>
        <a:srgbClr val="E7E6E6"/>
      </a:lt2>
      <a:accent1>
        <a:srgbClr val="024F75"/>
      </a:accent1>
      <a:accent2>
        <a:srgbClr val="3592CF"/>
      </a:accent2>
      <a:accent3>
        <a:srgbClr val="34ABA2"/>
      </a:accent3>
      <a:accent4>
        <a:srgbClr val="66B2CA"/>
      </a:accent4>
      <a:accent5>
        <a:srgbClr val="C1D9CB"/>
      </a:accent5>
      <a:accent6>
        <a:srgbClr val="34ABA2"/>
      </a:accent6>
      <a:hlink>
        <a:srgbClr val="3592CF"/>
      </a:hlink>
      <a:folHlink>
        <a:srgbClr val="3592CF"/>
      </a:folHlink>
    </a:clrScheme>
    <a:fontScheme name="Custom 20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292D6A47928742987A628852F7600F" ma:contentTypeVersion="20" ma:contentTypeDescription="Create a new document." ma:contentTypeScope="" ma:versionID="ebccb37f533bc1cde20ce2a19fec1125">
  <xsd:schema xmlns:xsd="http://www.w3.org/2001/XMLSchema" xmlns:xs="http://www.w3.org/2001/XMLSchema" xmlns:p="http://schemas.microsoft.com/office/2006/metadata/properties" xmlns:ns2="44a56295-c29e-4898-8136-a54736c65b82" xmlns:ns3="008d4400-459e-4525-a484-ac64cd77d5e8" xmlns:ns4="8b2d5d53-5e23-427e-b565-6a98c3a7881b" targetNamespace="http://schemas.microsoft.com/office/2006/metadata/properties" ma:root="true" ma:fieldsID="f4cc750759274aea192b10e3c68d07ff" ns2:_="" ns3:_="" ns4:_="">
    <xsd:import namespace="44a56295-c29e-4898-8136-a54736c65b82"/>
    <xsd:import namespace="008d4400-459e-4525-a484-ac64cd77d5e8"/>
    <xsd:import namespace="8b2d5d53-5e23-427e-b565-6a98c3a7881b"/>
    <xsd:element name="properties">
      <xsd:complexType>
        <xsd:sequence>
          <xsd:element name="documentManagement">
            <xsd:complexType>
              <xsd:all>
                <xsd:element ref="ns2:Descriptions" minOccurs="0"/>
                <xsd:element ref="ns2:Keywor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56295-c29e-4898-8136-a54736c65b82" elementFormDefault="qualified">
    <xsd:import namespace="http://schemas.microsoft.com/office/2006/documentManagement/types"/>
    <xsd:import namespace="http://schemas.microsoft.com/office/infopath/2007/PartnerControls"/>
    <xsd:element name="Descriptions" ma:index="8" nillable="true" ma:displayName="Descriptions" ma:description="Describe your document to make it appear at the top of search results" ma:internalName="Descriptions">
      <xsd:simpleType>
        <xsd:restriction base="dms:Note">
          <xsd:maxLength value="255"/>
        </xsd:restriction>
      </xsd:simpleType>
    </xsd:element>
    <xsd:element name="Keyword" ma:index="9" nillable="true" ma:displayName="Keyword" ma:description="Enter list of terms separated by semi-colon(;)" ma:internalName="Keywor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d4400-459e-4525-a484-ac64cd77d5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ee89e71-04cd-405e-9ca3-99e020c169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2d5d53-5e23-427e-b565-6a98c3a7881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934bc92-422f-4e80-9746-027de63a6bf2}" ma:internalName="TaxCatchAll" ma:showField="CatchAllData" ma:web="8b2d5d53-5e23-427e-b565-6a98c3a788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1ee89e71-04cd-405e-9ca3-99e020c1694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eyword xmlns="44a56295-c29e-4898-8136-a54736c65b82" xsi:nil="true"/>
    <Descriptions xmlns="44a56295-c29e-4898-8136-a54736c65b82" xsi:nil="true"/>
    <TaxCatchAll xmlns="8b2d5d53-5e23-427e-b565-6a98c3a7881b" xsi:nil="true"/>
    <lcf76f155ced4ddcb4097134ff3c332f xmlns="008d4400-459e-4525-a484-ac64cd77d5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DECB1C-53D3-4803-91D1-C77634551AE6}"/>
</file>

<file path=customXml/itemProps2.xml><?xml version="1.0" encoding="utf-8"?>
<ds:datastoreItem xmlns:ds="http://schemas.openxmlformats.org/officeDocument/2006/customXml" ds:itemID="{5A0E5F65-CD52-4E90-96B5-64683E08977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153252B-85AC-4AA8-A64F-EB9B3048CC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5ED621-E2E8-4675-9046-4A97293C250E}">
  <ds:schemaRefs>
    <ds:schemaRef ds:uri="http://schemas.microsoft.com/office/2006/metadata/properties"/>
    <ds:schemaRef ds:uri="http://schemas.microsoft.com/office/infopath/2007/PartnerControls"/>
    <ds:schemaRef ds:uri="44a56295-c29e-4898-8136-a54736c65b82"/>
    <ds:schemaRef ds:uri="8b2d5d53-5e23-427e-b565-6a98c3a7881b"/>
    <ds:schemaRef ds:uri="008d4400-459e-4525-a484-ac64cd77d5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{244C0304-3920-44A1-867B-B45514109E21}TF7e53ee0d-dd7d-4335-8cfd-efae5a747b05fb21fa67_win32-9f5ff6ac9036</Template>
  <TotalTime>2972</TotalTime>
  <Pages>11</Pages>
  <Words>705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Gonzalo Fernández</dc:creator>
  <cp:keywords/>
  <cp:lastModifiedBy>Ramos, Alicia</cp:lastModifiedBy>
  <cp:revision>34</cp:revision>
  <cp:lastPrinted>2006-08-01T17:47:00Z</cp:lastPrinted>
  <dcterms:created xsi:type="dcterms:W3CDTF">2026-02-16T17:13:00Z</dcterms:created>
  <dcterms:modified xsi:type="dcterms:W3CDTF">2026-02-26T08:57:00Z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TC100670409990</vt:lpwstr>
  </property>
  <property fmtid="{D5CDD505-2E9C-101B-9397-08002B2CF9AE}" pid="3" name="ContentTypeId">
    <vt:lpwstr>0x010100AC292D6A47928742987A628852F7600F</vt:lpwstr>
  </property>
  <property fmtid="{D5CDD505-2E9C-101B-9397-08002B2CF9AE}" pid="4" name="MediaServiceImageTags">
    <vt:lpwstr/>
  </property>
</Properties>
</file>